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EC102" w14:textId="77777777" w:rsidR="00C45620" w:rsidRPr="001B55C3" w:rsidRDefault="00C45620" w:rsidP="00ED5B61">
      <w:pPr>
        <w:pStyle w:val="a3"/>
        <w:rPr>
          <w:rStyle w:val="Emphasis"/>
        </w:rPr>
      </w:pPr>
    </w:p>
    <w:p w14:paraId="13FF4C8F" w14:textId="77777777" w:rsidR="00C45620" w:rsidRDefault="00C45620" w:rsidP="00ED5B6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لطفا نکات زیر برای </w:t>
      </w:r>
      <w:r w:rsidRPr="00C45620">
        <w:rPr>
          <w:rStyle w:val="StyleComplexNazanin"/>
          <w:rFonts w:asciiTheme="majorBidi" w:hAnsiTheme="majorBidi" w:cs="B Nazanin" w:hint="cs"/>
          <w:color w:val="E36C0A" w:themeColor="accent6" w:themeShade="BF"/>
          <w:sz w:val="40"/>
          <w:szCs w:val="40"/>
          <w:u w:val="single"/>
          <w:rtl/>
          <w:lang w:bidi="fa-IR"/>
        </w:rPr>
        <w:t>تایپ سوالات</w:t>
      </w:r>
      <w:r w:rsidRPr="00C45620">
        <w:rPr>
          <w:rStyle w:val="StyleComplexNazanin"/>
          <w:rFonts w:asciiTheme="majorBidi" w:hAnsiTheme="majorBidi" w:cs="B Nazanin" w:hint="cs"/>
          <w:color w:val="E36C0A" w:themeColor="accent6" w:themeShade="BF"/>
          <w:rtl/>
          <w:lang w:bidi="fa-IR"/>
        </w:rPr>
        <w:t xml:space="preserve"> </w:t>
      </w:r>
      <w:r>
        <w:rPr>
          <w:rStyle w:val="StyleComplexNazanin"/>
          <w:rFonts w:asciiTheme="majorBidi" w:hAnsiTheme="majorBidi" w:cs="B Nazanin" w:hint="cs"/>
          <w:rtl/>
          <w:lang w:bidi="fa-IR"/>
        </w:rPr>
        <w:t>دقت شود</w:t>
      </w:r>
    </w:p>
    <w:p w14:paraId="4428D3D4" w14:textId="77777777" w:rsidR="00C45620" w:rsidRDefault="00C45620" w:rsidP="00ED5B6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6D534999" w14:textId="77777777" w:rsidR="00ED5B61" w:rsidRDefault="00ED5B61" w:rsidP="00ED5B6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فرمت پیشنهادی </w:t>
      </w:r>
      <w:r>
        <w:rPr>
          <w:rStyle w:val="StyleComplexNazanin"/>
          <w:rFonts w:asciiTheme="majorBidi" w:hAnsiTheme="majorBidi" w:cs="B Nazanin"/>
          <w:lang w:bidi="fa-IR"/>
        </w:rPr>
        <w:t>word</w:t>
      </w: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 برای ورود سوالات از آن</w:t>
      </w:r>
    </w:p>
    <w:p w14:paraId="2F3B6DC4" w14:textId="77777777" w:rsidR="00ED5B61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خطوط جداول فقط برای نمایش قرار داده شده است. </w:t>
      </w:r>
    </w:p>
    <w:p w14:paraId="15EEC35C" w14:textId="77777777" w:rsidR="00ED5B61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هر سوال در یک جدول مستقل آورده میشود</w:t>
      </w:r>
    </w:p>
    <w:p w14:paraId="03C95B05" w14:textId="77777777" w:rsidR="00ED5B61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سطر اول نام آزمون مرتبط قرار داده میشود.</w:t>
      </w:r>
    </w:p>
    <w:p w14:paraId="5EB583F0" w14:textId="77777777" w:rsidR="00ED5B61" w:rsidRDefault="00ED5B61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شماره سوال و گزینه ها به عنوان مرجع برای آنالیز سوالات در نظر گرفته</w:t>
      </w:r>
      <w:r w:rsidR="009B24FF">
        <w:rPr>
          <w:rStyle w:val="StyleComplexNazanin"/>
          <w:rFonts w:asciiTheme="majorBidi" w:hAnsiTheme="majorBidi" w:cs="B Nazanin" w:hint="cs"/>
          <w:rtl/>
          <w:lang w:bidi="fa-IR"/>
        </w:rPr>
        <w:t xml:space="preserve"> میشود .</w:t>
      </w:r>
    </w:p>
    <w:p w14:paraId="74938612" w14:textId="77777777" w:rsidR="009B24FF" w:rsidRPr="009B24FF" w:rsidRDefault="009B24FF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تعداد جدول در هر صفحه مهم </w:t>
      </w:r>
      <w:r w:rsidRPr="009B24FF">
        <w:rPr>
          <w:rStyle w:val="StyleComplexNazanin"/>
          <w:rFonts w:asciiTheme="majorBidi" w:hAnsiTheme="majorBidi" w:cs="B Nazanin" w:hint="cs"/>
          <w:u w:val="single"/>
          <w:rtl/>
          <w:lang w:bidi="fa-IR"/>
        </w:rPr>
        <w:t>نیست</w:t>
      </w:r>
    </w:p>
    <w:p w14:paraId="5A8B525B" w14:textId="77777777" w:rsidR="009B24FF" w:rsidRPr="00374FD1" w:rsidRDefault="009B24FF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افزایش ارتفاع جدول بدلیل زیاد بودن متن سوال مهم </w:t>
      </w:r>
      <w:r w:rsidRPr="009B24FF">
        <w:rPr>
          <w:rStyle w:val="StyleComplexNazanin"/>
          <w:rFonts w:asciiTheme="majorBidi" w:hAnsiTheme="majorBidi" w:cs="B Nazanin" w:hint="cs"/>
          <w:u w:val="single"/>
          <w:rtl/>
          <w:lang w:bidi="fa-IR"/>
        </w:rPr>
        <w:t>نیست</w:t>
      </w:r>
      <w:r w:rsidR="00374FD1">
        <w:rPr>
          <w:rStyle w:val="StyleComplexNazanin"/>
          <w:rFonts w:asciiTheme="majorBidi" w:hAnsiTheme="majorBidi" w:cs="B Nazanin" w:hint="cs"/>
          <w:u w:val="single"/>
          <w:rtl/>
          <w:lang w:bidi="fa-IR"/>
        </w:rPr>
        <w:t>.</w:t>
      </w:r>
    </w:p>
    <w:p w14:paraId="2DE3439A" w14:textId="77777777" w:rsidR="00374FD1" w:rsidRDefault="00374FD1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تعداد جدول های درج شده صرفا جهت راحتی کار بوده و در صورت کم شدن تعداد جدول ها و زیاد شدن آن مشکلی در ورود سوالات پیش نمی آید. (تعداد سوالات ورودی به تعداد جدول ها)</w:t>
      </w:r>
    </w:p>
    <w:p w14:paraId="02A53CEC" w14:textId="77777777" w:rsidR="007E0865" w:rsidRDefault="007E0865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ورود اطلاعات منبع اختیاری می باشد</w:t>
      </w:r>
    </w:p>
    <w:p w14:paraId="181ED246" w14:textId="77777777" w:rsidR="00ED5B61" w:rsidRDefault="00ED5B61" w:rsidP="00ED5B61">
      <w:pPr>
        <w:pStyle w:val="a3"/>
        <w:ind w:left="720"/>
        <w:rPr>
          <w:rStyle w:val="StyleComplexNazanin"/>
          <w:rFonts w:asciiTheme="majorBidi" w:hAnsiTheme="majorBidi" w:cs="B Nazanin"/>
          <w:lang w:bidi="fa-IR"/>
        </w:rPr>
      </w:pPr>
    </w:p>
    <w:p w14:paraId="7175852C" w14:textId="77777777" w:rsidR="009B24FF" w:rsidRDefault="009B24FF">
      <w:pPr>
        <w:bidi w:val="0"/>
        <w:rPr>
          <w:rStyle w:val="StyleComplexNazanin"/>
          <w:rFonts w:asciiTheme="majorBidi" w:hAnsiTheme="majorBidi" w:cs="B Nazanin"/>
          <w:bCs/>
          <w:rtl/>
          <w:lang w:bidi="fa-IR"/>
        </w:rPr>
      </w:pPr>
      <w:r>
        <w:rPr>
          <w:rStyle w:val="StyleComplexNazanin"/>
          <w:rFonts w:asciiTheme="majorBidi" w:hAnsiTheme="majorBidi" w:cs="B Nazanin"/>
          <w:rtl/>
          <w:lang w:bidi="fa-IR"/>
        </w:rPr>
        <w:br w:type="page"/>
      </w:r>
    </w:p>
    <w:p w14:paraId="3EA1FED0" w14:textId="77777777" w:rsidR="00847B11" w:rsidRPr="00881AC0" w:rsidRDefault="00847B11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881AC0" w:rsidRPr="00881AC0" w14:paraId="63BA988E" w14:textId="77777777" w:rsidTr="00CB67F0">
        <w:trPr>
          <w:cantSplit/>
        </w:trPr>
        <w:tc>
          <w:tcPr>
            <w:tcW w:w="794" w:type="dxa"/>
          </w:tcPr>
          <w:p w14:paraId="67B9481A" w14:textId="77777777" w:rsidR="00DA6CEC" w:rsidRPr="00881AC0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A1005C8" w14:textId="33711FF1" w:rsidR="00DA6CEC" w:rsidRPr="00881AC0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881AC0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3D3E4B" w:rsidRPr="003D3E4B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مشاوره و تشخ</w:t>
            </w:r>
            <w:r w:rsidR="003D3E4B" w:rsidRPr="003D3E4B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3D3E4B" w:rsidRPr="003D3E4B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ص</w:t>
            </w:r>
            <w:r w:rsidR="003D3E4B" w:rsidRPr="003D3E4B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HIV</w:t>
            </w:r>
            <w:r w:rsidR="003D3E4B" w:rsidRPr="003D3E4B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 </w:t>
            </w:r>
            <w:r w:rsidR="003D3E4B" w:rsidRPr="003D3E4B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-</w:t>
            </w:r>
            <w:r w:rsidR="003D3E4B" w:rsidRPr="003D3E4B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 </w:t>
            </w:r>
            <w:r w:rsidR="003D3E4B" w:rsidRPr="003D3E4B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مد</w:t>
            </w:r>
            <w:r w:rsidR="003D3E4B" w:rsidRPr="003D3E4B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3D3E4B" w:rsidRPr="003D3E4B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ر</w:t>
            </w:r>
            <w:r w:rsidR="003D3E4B" w:rsidRPr="003D3E4B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3D3E4B" w:rsidRPr="003D3E4B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ت</w:t>
            </w:r>
            <w:r w:rsidR="003D3E4B" w:rsidRPr="003D3E4B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 xml:space="preserve"> </w:t>
            </w:r>
            <w:r w:rsidR="003D3E4B" w:rsidRPr="003D3E4B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مراقبت و درمان افراد مبتلا به</w:t>
            </w:r>
            <w:r w:rsidR="003D3E4B" w:rsidRPr="003D3E4B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-HIV/AIDS </w:t>
            </w:r>
            <w:r w:rsidR="003D3E4B" w:rsidRPr="003D3E4B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مد</w:t>
            </w:r>
            <w:r w:rsidR="003D3E4B" w:rsidRPr="003D3E4B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3D3E4B" w:rsidRPr="003D3E4B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ر</w:t>
            </w:r>
            <w:r w:rsidR="003D3E4B" w:rsidRPr="003D3E4B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3D3E4B" w:rsidRPr="003D3E4B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ت</w:t>
            </w:r>
            <w:r w:rsidR="003D3E4B" w:rsidRPr="003D3E4B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 xml:space="preserve"> </w:t>
            </w:r>
            <w:r w:rsidR="003D3E4B" w:rsidRPr="003D3E4B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مراقبت و درمان افراد عفونت همزمان </w:t>
            </w:r>
            <w:r w:rsidR="003D3E4B" w:rsidRPr="003D3E4B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 HIV</w:t>
            </w:r>
            <w:r w:rsidR="003D3E4B" w:rsidRPr="003D3E4B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و سل</w:t>
            </w:r>
          </w:p>
        </w:tc>
      </w:tr>
      <w:tr w:rsidR="00881AC0" w:rsidRPr="00881AC0" w14:paraId="6CB4E779" w14:textId="77777777" w:rsidTr="00CB67F0">
        <w:trPr>
          <w:cantSplit/>
        </w:trPr>
        <w:tc>
          <w:tcPr>
            <w:tcW w:w="794" w:type="dxa"/>
            <w:vAlign w:val="center"/>
          </w:tcPr>
          <w:p w14:paraId="087B63B2" w14:textId="7EB1B5D1" w:rsidR="00DA6CEC" w:rsidRPr="00881AC0" w:rsidRDefault="00DA6CEC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0AC4A8E" w14:textId="77777777" w:rsidR="00DA6CEC" w:rsidRPr="00881AC0" w:rsidRDefault="00CB67F0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کدامیک از موارد زیر صحیح است</w:t>
            </w:r>
            <w:r w:rsidRPr="00881AC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؟</w:t>
            </w:r>
          </w:p>
        </w:tc>
      </w:tr>
      <w:tr w:rsidR="00881AC0" w:rsidRPr="00881AC0" w14:paraId="2CE825FA" w14:textId="77777777" w:rsidTr="00CB67F0">
        <w:trPr>
          <w:cantSplit/>
        </w:trPr>
        <w:tc>
          <w:tcPr>
            <w:tcW w:w="794" w:type="dxa"/>
          </w:tcPr>
          <w:p w14:paraId="73210E82" w14:textId="77777777" w:rsidR="00CB67F0" w:rsidRPr="00881AC0" w:rsidRDefault="00CB67F0" w:rsidP="00CB67F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63678DA" w14:textId="77777777" w:rsidR="00CB67F0" w:rsidRPr="00881AC0" w:rsidRDefault="00CB67F0" w:rsidP="00CB67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</w:t>
            </w:r>
            <w:r w:rsidRPr="005F6470">
              <w:rPr>
                <w:rStyle w:val="StyleComplexNazanin"/>
                <w:rFonts w:asciiTheme="majorBidi" w:hAnsiTheme="majorBidi" w:cs="B Nazanin"/>
                <w:color w:val="000000" w:themeColor="text1"/>
                <w:highlight w:val="yellow"/>
                <w:rtl/>
                <w:lang w:bidi="fa-IR"/>
              </w:rPr>
              <w:t>ف</w:t>
            </w:r>
          </w:p>
        </w:tc>
        <w:tc>
          <w:tcPr>
            <w:tcW w:w="8844" w:type="dxa"/>
          </w:tcPr>
          <w:p w14:paraId="02C72521" w14:textId="77777777" w:rsidR="00CB67F0" w:rsidRPr="00881AC0" w:rsidRDefault="00CB67F0" w:rsidP="00CB67F0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  <w:lang w:bidi="ar-SA"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شروع درمان</w:t>
            </w:r>
            <w:r w:rsidRPr="00881AC0">
              <w:rPr>
                <w:rFonts w:ascii="Calibri" w:eastAsia="Calibri" w:hAnsi="Calibri" w:cs="B Nazanin" w:hint="cs"/>
                <w:b/>
                <w:bCs w:val="0"/>
                <w:color w:val="000000" w:themeColor="text1"/>
                <w:rtl/>
                <w:lang w:bidi="ar-SA"/>
              </w:rPr>
              <w:t xml:space="preserve"> </w:t>
            </w: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ضد رتروویروسی نباید منوط به ترک مصرف مواد مخدر در فرد باشد</w:t>
            </w:r>
          </w:p>
        </w:tc>
      </w:tr>
      <w:tr w:rsidR="00881AC0" w:rsidRPr="00881AC0" w14:paraId="77B7A8AA" w14:textId="77777777" w:rsidTr="00CB67F0">
        <w:trPr>
          <w:cantSplit/>
        </w:trPr>
        <w:tc>
          <w:tcPr>
            <w:tcW w:w="794" w:type="dxa"/>
          </w:tcPr>
          <w:p w14:paraId="6105AA22" w14:textId="77777777" w:rsidR="00CB67F0" w:rsidRPr="00881AC0" w:rsidRDefault="00CB67F0" w:rsidP="00CB67F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15CC1AE" w14:textId="77777777" w:rsidR="00CB67F0" w:rsidRPr="00881AC0" w:rsidRDefault="00CB67F0" w:rsidP="00CB67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E7EF632" w14:textId="77777777" w:rsidR="00CB67F0" w:rsidRPr="00881AC0" w:rsidRDefault="00CB67F0" w:rsidP="00CB67F0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  <w:lang w:bidi="ar-SA"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شروع درمان ضد رتروویروسی باید منوط به ترک مصرف مواد مخدر در فرد باشد</w:t>
            </w:r>
          </w:p>
        </w:tc>
      </w:tr>
      <w:tr w:rsidR="00881AC0" w:rsidRPr="00881AC0" w14:paraId="04548CD6" w14:textId="77777777" w:rsidTr="00CB67F0">
        <w:trPr>
          <w:cantSplit/>
        </w:trPr>
        <w:tc>
          <w:tcPr>
            <w:tcW w:w="794" w:type="dxa"/>
          </w:tcPr>
          <w:p w14:paraId="5BCE6D0E" w14:textId="77777777" w:rsidR="00CB67F0" w:rsidRPr="00881AC0" w:rsidRDefault="00CB67F0" w:rsidP="00CB67F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93A9020" w14:textId="77777777" w:rsidR="00CB67F0" w:rsidRPr="00881AC0" w:rsidRDefault="00CB67F0" w:rsidP="00CB67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6B7CD86" w14:textId="77777777" w:rsidR="00CB67F0" w:rsidRPr="00881AC0" w:rsidRDefault="00CB67F0" w:rsidP="00CB67F0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عفونت اخیر </w:t>
            </w:r>
            <w:r w:rsidRPr="00881AC0">
              <w:rPr>
                <w:rFonts w:asciiTheme="majorBidi" w:hAnsiTheme="majorBidi" w:cs="B Nazanin"/>
                <w:bCs w:val="0"/>
                <w:color w:val="000000" w:themeColor="text1"/>
              </w:rPr>
              <w:t>HIV</w:t>
            </w: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 xml:space="preserve"> زمانی است که بار ویروسی هنوز به سطح ثابتی نرسیده و مخازنی ایجاد نشده است</w:t>
            </w:r>
          </w:p>
        </w:tc>
      </w:tr>
      <w:tr w:rsidR="00881AC0" w:rsidRPr="00881AC0" w14:paraId="32329B3E" w14:textId="77777777" w:rsidTr="00CB67F0">
        <w:trPr>
          <w:cantSplit/>
        </w:trPr>
        <w:tc>
          <w:tcPr>
            <w:tcW w:w="794" w:type="dxa"/>
          </w:tcPr>
          <w:p w14:paraId="3AABAAA9" w14:textId="77777777" w:rsidR="00CB67F0" w:rsidRPr="00881AC0" w:rsidRDefault="00CB67F0" w:rsidP="00CB67F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6BEE2B8" w14:textId="77777777" w:rsidR="00CB67F0" w:rsidRPr="00881AC0" w:rsidRDefault="00CB67F0" w:rsidP="00CB67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40C9811" w14:textId="77777777" w:rsidR="00CB67F0" w:rsidRPr="00881AC0" w:rsidRDefault="00CB67F0" w:rsidP="00CB67F0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  <w:lang w:bidi="ar-SA"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هیچکدام</w:t>
            </w:r>
          </w:p>
        </w:tc>
      </w:tr>
      <w:tr w:rsidR="00A83656" w:rsidRPr="00881AC0" w14:paraId="4FE1DA2D" w14:textId="77777777" w:rsidTr="00CB67F0">
        <w:trPr>
          <w:cantSplit/>
        </w:trPr>
        <w:tc>
          <w:tcPr>
            <w:tcW w:w="794" w:type="dxa"/>
          </w:tcPr>
          <w:p w14:paraId="5A7A75E9" w14:textId="77777777" w:rsidR="00A83656" w:rsidRPr="00881AC0" w:rsidRDefault="00A83656" w:rsidP="00A8365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70A4410" w14:textId="77777777" w:rsidR="00A83656" w:rsidRPr="00881AC0" w:rsidRDefault="00CB67F0" w:rsidP="00A8365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Fonts w:asciiTheme="majorBidi" w:hAnsiTheme="majorBidi" w:cs="B Nazanin"/>
                <w:color w:val="000000" w:themeColor="text1"/>
                <w:rtl/>
              </w:rPr>
              <w:t>مد</w:t>
            </w:r>
            <w:r w:rsidRPr="00881AC0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881AC0">
              <w:rPr>
                <w:rFonts w:asciiTheme="majorBidi" w:hAnsiTheme="majorBidi" w:cs="B Nazanin" w:hint="eastAsia"/>
                <w:color w:val="000000" w:themeColor="text1"/>
                <w:rtl/>
              </w:rPr>
              <w:t>ر</w:t>
            </w:r>
            <w:r w:rsidRPr="00881AC0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881AC0">
              <w:rPr>
                <w:rFonts w:asciiTheme="majorBidi" w:hAnsiTheme="majorBidi" w:cs="B Nazanin" w:hint="eastAsia"/>
                <w:color w:val="000000" w:themeColor="text1"/>
                <w:rtl/>
              </w:rPr>
              <w:t>ت</w:t>
            </w:r>
            <w:r w:rsidRPr="00881AC0">
              <w:rPr>
                <w:rFonts w:asciiTheme="majorBidi" w:hAnsiTheme="majorBidi" w:cs="B Nazanin"/>
                <w:color w:val="000000" w:themeColor="text1"/>
                <w:rtl/>
              </w:rPr>
              <w:t xml:space="preserve"> مراقبت و درمان افراد مبتلا به </w:t>
            </w:r>
            <w:r w:rsidRPr="00881AC0">
              <w:rPr>
                <w:rFonts w:asciiTheme="majorBidi" w:hAnsiTheme="majorBidi" w:cs="B Nazanin"/>
                <w:color w:val="000000" w:themeColor="text1"/>
              </w:rPr>
              <w:t>HIV/AIDS</w:t>
            </w:r>
            <w:r w:rsidRPr="00881AC0">
              <w:rPr>
                <w:rFonts w:asciiTheme="majorBidi" w:hAnsiTheme="majorBidi" w:cs="B Nazanin"/>
                <w:color w:val="000000" w:themeColor="text1"/>
                <w:rtl/>
              </w:rPr>
              <w:t xml:space="preserve"> در نوجوانان و بزرگسالان</w:t>
            </w:r>
          </w:p>
        </w:tc>
      </w:tr>
    </w:tbl>
    <w:p w14:paraId="267BCB50" w14:textId="77777777" w:rsidR="00DA6CEC" w:rsidRPr="00881AC0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881AC0" w:rsidRPr="00881AC0" w14:paraId="63966194" w14:textId="77777777" w:rsidTr="00CB67F0">
        <w:trPr>
          <w:cantSplit/>
        </w:trPr>
        <w:tc>
          <w:tcPr>
            <w:tcW w:w="794" w:type="dxa"/>
          </w:tcPr>
          <w:p w14:paraId="7633832B" w14:textId="77777777" w:rsidR="00DA6CEC" w:rsidRPr="00881AC0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13BF0EC" w14:textId="4D7DFFEC" w:rsidR="00DA6CEC" w:rsidRPr="00881AC0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881AC0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3D3E4B"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="003D3E4B" w:rsidRPr="003D3E4B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مشاوره و تشخ</w:t>
            </w:r>
            <w:r w:rsidR="003D3E4B" w:rsidRPr="003D3E4B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3D3E4B" w:rsidRPr="003D3E4B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ص</w:t>
            </w:r>
            <w:r w:rsidR="003D3E4B" w:rsidRPr="003D3E4B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HIV</w:t>
            </w:r>
            <w:r w:rsidR="003D3E4B" w:rsidRPr="003D3E4B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 </w:t>
            </w:r>
            <w:r w:rsidR="003D3E4B" w:rsidRPr="003D3E4B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-</w:t>
            </w:r>
            <w:r w:rsidR="003D3E4B" w:rsidRPr="003D3E4B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 </w:t>
            </w:r>
            <w:r w:rsidR="003D3E4B" w:rsidRPr="003D3E4B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مد</w:t>
            </w:r>
            <w:r w:rsidR="003D3E4B" w:rsidRPr="003D3E4B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3D3E4B" w:rsidRPr="003D3E4B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ر</w:t>
            </w:r>
            <w:r w:rsidR="003D3E4B" w:rsidRPr="003D3E4B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3D3E4B" w:rsidRPr="003D3E4B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ت</w:t>
            </w:r>
            <w:r w:rsidR="003D3E4B" w:rsidRPr="003D3E4B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 xml:space="preserve"> </w:t>
            </w:r>
            <w:r w:rsidR="003D3E4B" w:rsidRPr="003D3E4B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مراقبت و درمان افراد مبتلا به</w:t>
            </w:r>
            <w:r w:rsidR="003D3E4B" w:rsidRPr="003D3E4B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-HIV/AIDS </w:t>
            </w:r>
            <w:r w:rsidR="003D3E4B" w:rsidRPr="003D3E4B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مد</w:t>
            </w:r>
            <w:r w:rsidR="003D3E4B" w:rsidRPr="003D3E4B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3D3E4B" w:rsidRPr="003D3E4B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ر</w:t>
            </w:r>
            <w:r w:rsidR="003D3E4B" w:rsidRPr="003D3E4B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3D3E4B" w:rsidRPr="003D3E4B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ت</w:t>
            </w:r>
            <w:r w:rsidR="003D3E4B" w:rsidRPr="003D3E4B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 xml:space="preserve"> </w:t>
            </w:r>
            <w:r w:rsidR="003D3E4B" w:rsidRPr="003D3E4B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مراقبت و درمان افراد عفونت همزمان </w:t>
            </w:r>
            <w:r w:rsidR="003D3E4B" w:rsidRPr="003D3E4B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 HIV</w:t>
            </w:r>
            <w:r w:rsidR="003D3E4B" w:rsidRPr="003D3E4B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و سل</w:t>
            </w:r>
          </w:p>
        </w:tc>
      </w:tr>
      <w:tr w:rsidR="00881AC0" w:rsidRPr="00881AC0" w14:paraId="03580941" w14:textId="77777777" w:rsidTr="00CB67F0">
        <w:trPr>
          <w:cantSplit/>
        </w:trPr>
        <w:tc>
          <w:tcPr>
            <w:tcW w:w="794" w:type="dxa"/>
            <w:vAlign w:val="center"/>
          </w:tcPr>
          <w:p w14:paraId="1B2A4E6C" w14:textId="2D6E61FB" w:rsidR="00DA6CEC" w:rsidRPr="00881AC0" w:rsidRDefault="00DA6CEC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10F4F0A" w14:textId="77777777" w:rsidR="00DA6CEC" w:rsidRPr="00881AC0" w:rsidRDefault="00CB67F0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کدامیک از آزمایشات زیر در جریان مراقبت و درمان</w:t>
            </w: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</w:rPr>
              <w:t>HIV</w:t>
            </w:r>
            <w:r w:rsidRPr="00881AC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مورد نیاز می باشد؟</w:t>
            </w:r>
          </w:p>
        </w:tc>
      </w:tr>
      <w:tr w:rsidR="00881AC0" w:rsidRPr="00881AC0" w14:paraId="4ED6FF9E" w14:textId="77777777" w:rsidTr="00CB67F0">
        <w:trPr>
          <w:cantSplit/>
        </w:trPr>
        <w:tc>
          <w:tcPr>
            <w:tcW w:w="794" w:type="dxa"/>
          </w:tcPr>
          <w:p w14:paraId="6367B530" w14:textId="77777777" w:rsidR="00CB67F0" w:rsidRPr="00881AC0" w:rsidRDefault="00CB67F0" w:rsidP="00CB67F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C9EE395" w14:textId="77777777" w:rsidR="00CB67F0" w:rsidRPr="00881AC0" w:rsidRDefault="00CB67F0" w:rsidP="00CB67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68D893F" w14:textId="77777777" w:rsidR="00CB67F0" w:rsidRPr="00881AC0" w:rsidRDefault="00CB67F0" w:rsidP="00CB67F0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بررسی سطح </w:t>
            </w:r>
            <w:r w:rsidRPr="00881AC0">
              <w:rPr>
                <w:rFonts w:ascii="Calibri" w:eastAsia="Calibri" w:hAnsi="Calibri" w:cs="B Nazanin"/>
                <w:b/>
                <w:color w:val="000000" w:themeColor="text1"/>
              </w:rPr>
              <w:t>VL</w:t>
            </w: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 xml:space="preserve"> هر 6 ماه</w:t>
            </w:r>
          </w:p>
        </w:tc>
      </w:tr>
      <w:tr w:rsidR="00881AC0" w:rsidRPr="00881AC0" w14:paraId="38671B37" w14:textId="77777777" w:rsidTr="00CB67F0">
        <w:trPr>
          <w:cantSplit/>
        </w:trPr>
        <w:tc>
          <w:tcPr>
            <w:tcW w:w="794" w:type="dxa"/>
          </w:tcPr>
          <w:p w14:paraId="2919200D" w14:textId="77777777" w:rsidR="00CB67F0" w:rsidRPr="00881AC0" w:rsidRDefault="00CB67F0" w:rsidP="00CB67F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3EF496C" w14:textId="77777777" w:rsidR="00CB67F0" w:rsidRPr="00881AC0" w:rsidRDefault="00CB67F0" w:rsidP="00CB67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DE07EA3" w14:textId="77777777" w:rsidR="00CB67F0" w:rsidRPr="00881AC0" w:rsidRDefault="00CB67F0" w:rsidP="00CB67F0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  <w:lang w:bidi="ar-SA"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آزمایش بارداری در همه زنان در سنین بارداری قبل از شروع درمان</w:t>
            </w:r>
          </w:p>
        </w:tc>
      </w:tr>
      <w:tr w:rsidR="00881AC0" w:rsidRPr="00881AC0" w14:paraId="003599DF" w14:textId="77777777" w:rsidTr="00CB67F0">
        <w:trPr>
          <w:cantSplit/>
        </w:trPr>
        <w:tc>
          <w:tcPr>
            <w:tcW w:w="794" w:type="dxa"/>
          </w:tcPr>
          <w:p w14:paraId="668BEB50" w14:textId="77777777" w:rsidR="00CB67F0" w:rsidRPr="00881AC0" w:rsidRDefault="00CB67F0" w:rsidP="00CB67F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0CF5034" w14:textId="77777777" w:rsidR="00CB67F0" w:rsidRPr="00881AC0" w:rsidRDefault="00CB67F0" w:rsidP="00CB67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5F6470">
              <w:rPr>
                <w:rStyle w:val="StyleComplexNazanin"/>
                <w:rFonts w:asciiTheme="majorBidi" w:hAnsiTheme="majorBidi" w:cs="B Nazanin"/>
                <w:color w:val="000000" w:themeColor="text1"/>
                <w:highlight w:val="yellow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C44A332" w14:textId="77777777" w:rsidR="00CB67F0" w:rsidRPr="00881AC0" w:rsidRDefault="00CB67F0" w:rsidP="00CB67F0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  <w:lang w:bidi="ar-SA"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موارد الف و ب</w:t>
            </w:r>
          </w:p>
        </w:tc>
      </w:tr>
      <w:tr w:rsidR="00881AC0" w:rsidRPr="00881AC0" w14:paraId="14795931" w14:textId="77777777" w:rsidTr="00CB67F0">
        <w:trPr>
          <w:cantSplit/>
        </w:trPr>
        <w:tc>
          <w:tcPr>
            <w:tcW w:w="794" w:type="dxa"/>
          </w:tcPr>
          <w:p w14:paraId="235CB849" w14:textId="77777777" w:rsidR="00CB67F0" w:rsidRPr="00881AC0" w:rsidRDefault="00CB67F0" w:rsidP="00CB67F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7168BCF" w14:textId="77777777" w:rsidR="00CB67F0" w:rsidRPr="00881AC0" w:rsidRDefault="00CB67F0" w:rsidP="00CB67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6FE4A67" w14:textId="77777777" w:rsidR="00CB67F0" w:rsidRPr="00881AC0" w:rsidRDefault="00CB67F0" w:rsidP="00CB67F0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  <w:lang w:bidi="ar-SA"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تست مقاومت سالانه برای کلیه بیماران تحت درمان</w:t>
            </w:r>
          </w:p>
        </w:tc>
      </w:tr>
      <w:tr w:rsidR="00A83656" w:rsidRPr="00881AC0" w14:paraId="0B78B030" w14:textId="77777777" w:rsidTr="00CB67F0">
        <w:trPr>
          <w:cantSplit/>
        </w:trPr>
        <w:tc>
          <w:tcPr>
            <w:tcW w:w="794" w:type="dxa"/>
          </w:tcPr>
          <w:p w14:paraId="0E5F6560" w14:textId="77777777" w:rsidR="00A83656" w:rsidRPr="00881AC0" w:rsidRDefault="00A83656" w:rsidP="00A8365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CC0CCAB" w14:textId="77777777" w:rsidR="00A83656" w:rsidRPr="00881AC0" w:rsidRDefault="00CB67F0" w:rsidP="00A83656">
            <w:pPr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Fonts w:asciiTheme="majorBidi" w:hAnsiTheme="majorBidi" w:cs="B Nazanin"/>
                <w:color w:val="000000" w:themeColor="text1"/>
                <w:rtl/>
              </w:rPr>
              <w:t>مد</w:t>
            </w:r>
            <w:r w:rsidRPr="00881AC0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881AC0">
              <w:rPr>
                <w:rFonts w:asciiTheme="majorBidi" w:hAnsiTheme="majorBidi" w:cs="B Nazanin" w:hint="eastAsia"/>
                <w:color w:val="000000" w:themeColor="text1"/>
                <w:rtl/>
              </w:rPr>
              <w:t>ر</w:t>
            </w:r>
            <w:r w:rsidRPr="00881AC0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881AC0">
              <w:rPr>
                <w:rFonts w:asciiTheme="majorBidi" w:hAnsiTheme="majorBidi" w:cs="B Nazanin" w:hint="eastAsia"/>
                <w:color w:val="000000" w:themeColor="text1"/>
                <w:rtl/>
              </w:rPr>
              <w:t>ت</w:t>
            </w:r>
            <w:r w:rsidRPr="00881AC0">
              <w:rPr>
                <w:rFonts w:asciiTheme="majorBidi" w:hAnsiTheme="majorBidi" w:cs="B Nazanin"/>
                <w:color w:val="000000" w:themeColor="text1"/>
                <w:rtl/>
              </w:rPr>
              <w:t xml:space="preserve"> مراقبت و درمان افراد مبتلا به </w:t>
            </w:r>
            <w:r w:rsidRPr="00881AC0">
              <w:rPr>
                <w:rFonts w:asciiTheme="majorBidi" w:hAnsiTheme="majorBidi" w:cs="B Nazanin"/>
                <w:color w:val="000000" w:themeColor="text1"/>
              </w:rPr>
              <w:t>HIV/AIDS</w:t>
            </w:r>
            <w:r w:rsidRPr="00881AC0">
              <w:rPr>
                <w:rFonts w:asciiTheme="majorBidi" w:hAnsiTheme="majorBidi" w:cs="B Nazanin"/>
                <w:color w:val="000000" w:themeColor="text1"/>
                <w:rtl/>
              </w:rPr>
              <w:t xml:space="preserve"> در نوجوانان و بزرگسالان</w:t>
            </w:r>
          </w:p>
        </w:tc>
      </w:tr>
    </w:tbl>
    <w:p w14:paraId="20B6F3D6" w14:textId="77777777" w:rsidR="00DA6CEC" w:rsidRPr="00881AC0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p w14:paraId="6F940ACB" w14:textId="77777777" w:rsidR="00DA6CEC" w:rsidRPr="00881AC0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881AC0" w:rsidRPr="00881AC0" w14:paraId="7BA7D731" w14:textId="77777777" w:rsidTr="00CB67F0">
        <w:trPr>
          <w:cantSplit/>
        </w:trPr>
        <w:tc>
          <w:tcPr>
            <w:tcW w:w="794" w:type="dxa"/>
          </w:tcPr>
          <w:p w14:paraId="1D6EF6CC" w14:textId="77777777" w:rsidR="00CB67F0" w:rsidRPr="00881AC0" w:rsidRDefault="00CB67F0" w:rsidP="00CB67F0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4FEBD10" w14:textId="7C313A5D" w:rsidR="00CB67F0" w:rsidRPr="00881AC0" w:rsidRDefault="00CB67F0" w:rsidP="004D2A86">
            <w:pPr>
              <w:pStyle w:val="a3"/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</w:pPr>
            <w:r w:rsidRPr="00881AC0">
              <w:rPr>
                <w:rFonts w:asciiTheme="majorBidi" w:hAnsiTheme="majorBidi" w:cs="B Nazanin" w:hint="cs"/>
                <w:b/>
                <w:color w:val="000000" w:themeColor="text1"/>
                <w:rtl/>
              </w:rPr>
              <w:t xml:space="preserve">نام آزمون: </w:t>
            </w:r>
            <w:r w:rsidRPr="00881AC0">
              <w:rPr>
                <w:rFonts w:ascii="Calibri" w:hAnsi="Calibri" w:cs="B Nazanin" w:hint="cs"/>
                <w:b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مشاوره و تشخ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ص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HIV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-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مد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ر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ت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مراقبت و درمان افراد مبتلا به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-HIV/AIDS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مد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ر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ت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مراقبت و درمان افراد عفونت همزمان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 HIV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و سل</w:t>
            </w:r>
          </w:p>
        </w:tc>
      </w:tr>
      <w:tr w:rsidR="00881AC0" w:rsidRPr="00881AC0" w14:paraId="036A1F91" w14:textId="77777777" w:rsidTr="00CB67F0">
        <w:trPr>
          <w:cantSplit/>
        </w:trPr>
        <w:tc>
          <w:tcPr>
            <w:tcW w:w="794" w:type="dxa"/>
          </w:tcPr>
          <w:p w14:paraId="70F75E78" w14:textId="624C8A9C" w:rsidR="00CB67F0" w:rsidRPr="00881AC0" w:rsidRDefault="00CB67F0" w:rsidP="00CB67F0">
            <w:pPr>
              <w:pStyle w:val="a"/>
              <w:keepNext/>
              <w:keepLines/>
              <w:ind w:left="423"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CF0228B" w14:textId="77777777" w:rsidR="00CB67F0" w:rsidRPr="00881AC0" w:rsidRDefault="00CB67F0" w:rsidP="00CB67F0">
            <w:pPr>
              <w:pStyle w:val="a3"/>
              <w:rPr>
                <w:rFonts w:asciiTheme="majorBidi" w:hAnsiTheme="majorBidi" w:cs="B Nazanin"/>
                <w:color w:val="000000" w:themeColor="text1"/>
                <w:rtl/>
                <w:lang w:bidi="ar-SA"/>
              </w:rPr>
            </w:pPr>
            <w:r w:rsidRPr="00881AC0">
              <w:rPr>
                <w:rFonts w:asciiTheme="majorBidi" w:hAnsiTheme="majorBidi" w:cs="B Nazanin" w:hint="cs"/>
                <w:b/>
                <w:color w:val="000000" w:themeColor="text1"/>
                <w:rtl/>
                <w:lang w:bidi="ar-SA"/>
              </w:rPr>
              <w:t xml:space="preserve">کدامیک از موارد زیر </w:t>
            </w:r>
            <w:r w:rsidRPr="00881AC0">
              <w:rPr>
                <w:rFonts w:asciiTheme="majorBidi" w:hAnsiTheme="majorBidi" w:cs="B Nazanin" w:hint="cs"/>
                <w:b/>
                <w:color w:val="000000" w:themeColor="text1"/>
                <w:u w:val="single"/>
                <w:rtl/>
                <w:lang w:bidi="ar-SA"/>
              </w:rPr>
              <w:t>اولین</w:t>
            </w:r>
            <w:r w:rsidRPr="00881AC0">
              <w:rPr>
                <w:rFonts w:asciiTheme="majorBidi" w:hAnsiTheme="majorBidi" w:cs="B Nazanin" w:hint="cs"/>
                <w:b/>
                <w:color w:val="000000" w:themeColor="text1"/>
                <w:rtl/>
                <w:lang w:bidi="ar-SA"/>
              </w:rPr>
              <w:t xml:space="preserve"> نشانه موفقیت </w:t>
            </w:r>
            <w:r w:rsidRPr="00881AC0">
              <w:rPr>
                <w:rFonts w:asciiTheme="majorBidi" w:hAnsiTheme="majorBidi" w:cs="B Nazanin"/>
                <w:b/>
                <w:color w:val="000000" w:themeColor="text1"/>
                <w:lang w:bidi="ar-SA"/>
              </w:rPr>
              <w:t>ART</w:t>
            </w:r>
            <w:r w:rsidRPr="00881AC0">
              <w:rPr>
                <w:rFonts w:asciiTheme="majorBidi" w:hAnsiTheme="majorBidi" w:cs="B Nazanin" w:hint="cs"/>
                <w:b/>
                <w:color w:val="000000" w:themeColor="text1"/>
                <w:rtl/>
              </w:rPr>
              <w:t xml:space="preserve">  می باشد؟</w:t>
            </w:r>
          </w:p>
        </w:tc>
      </w:tr>
      <w:tr w:rsidR="00881AC0" w:rsidRPr="00881AC0" w14:paraId="5FC4834C" w14:textId="77777777" w:rsidTr="00CB67F0">
        <w:trPr>
          <w:cantSplit/>
        </w:trPr>
        <w:tc>
          <w:tcPr>
            <w:tcW w:w="794" w:type="dxa"/>
          </w:tcPr>
          <w:p w14:paraId="1949B4D3" w14:textId="77777777" w:rsidR="00CB67F0" w:rsidRPr="00881AC0" w:rsidRDefault="00CB67F0" w:rsidP="00CB67F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BAAD081" w14:textId="77777777" w:rsidR="00CB67F0" w:rsidRPr="00881AC0" w:rsidRDefault="00CB67F0" w:rsidP="00CB67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</w:t>
            </w:r>
            <w:r w:rsidRPr="005F6470">
              <w:rPr>
                <w:rStyle w:val="StyleComplexNazanin"/>
                <w:rFonts w:asciiTheme="majorBidi" w:hAnsiTheme="majorBidi" w:cs="B Nazanin"/>
                <w:color w:val="000000" w:themeColor="text1"/>
                <w:highlight w:val="yellow"/>
                <w:rtl/>
                <w:lang w:bidi="fa-IR"/>
              </w:rPr>
              <w:t>ف</w:t>
            </w:r>
          </w:p>
        </w:tc>
        <w:tc>
          <w:tcPr>
            <w:tcW w:w="8844" w:type="dxa"/>
          </w:tcPr>
          <w:p w14:paraId="230DB424" w14:textId="77777777" w:rsidR="00CB67F0" w:rsidRPr="00881AC0" w:rsidRDefault="00CB67F0" w:rsidP="00CB67F0">
            <w:pPr>
              <w:pStyle w:val="a3"/>
              <w:rPr>
                <w:rFonts w:asciiTheme="majorBidi" w:hAnsiTheme="majorBidi" w:cs="B Nazanin"/>
                <w:b/>
                <w:color w:val="000000" w:themeColor="text1"/>
                <w:rtl/>
                <w:lang w:bidi="ar-SA"/>
              </w:rPr>
            </w:pPr>
            <w:r w:rsidRPr="00881AC0">
              <w:rPr>
                <w:rFonts w:asciiTheme="majorBidi" w:hAnsiTheme="majorBidi" w:cs="B Nazanin" w:hint="cs"/>
                <w:b/>
                <w:color w:val="000000" w:themeColor="text1"/>
                <w:rtl/>
                <w:lang w:bidi="ar-SA"/>
              </w:rPr>
              <w:t>کاهش بار ویروسی</w:t>
            </w:r>
          </w:p>
        </w:tc>
      </w:tr>
      <w:tr w:rsidR="00881AC0" w:rsidRPr="00881AC0" w14:paraId="5B26D7D6" w14:textId="77777777" w:rsidTr="00CB67F0">
        <w:trPr>
          <w:cantSplit/>
        </w:trPr>
        <w:tc>
          <w:tcPr>
            <w:tcW w:w="794" w:type="dxa"/>
          </w:tcPr>
          <w:p w14:paraId="10EDD99F" w14:textId="77777777" w:rsidR="00CB67F0" w:rsidRPr="00881AC0" w:rsidRDefault="00CB67F0" w:rsidP="00CB67F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FC26887" w14:textId="77777777" w:rsidR="00CB67F0" w:rsidRPr="00881AC0" w:rsidRDefault="00CB67F0" w:rsidP="00CB67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030CCA0" w14:textId="77777777" w:rsidR="00CB67F0" w:rsidRPr="00881AC0" w:rsidRDefault="00CB67F0" w:rsidP="00CB67F0">
            <w:pPr>
              <w:pStyle w:val="a3"/>
              <w:rPr>
                <w:rFonts w:asciiTheme="majorBidi" w:hAnsiTheme="majorBidi" w:cs="B Nazanin"/>
                <w:b/>
                <w:color w:val="000000" w:themeColor="text1"/>
                <w:rtl/>
                <w:lang w:bidi="ar-SA"/>
              </w:rPr>
            </w:pPr>
            <w:r w:rsidRPr="00881AC0">
              <w:rPr>
                <w:rFonts w:asciiTheme="majorBidi" w:hAnsiTheme="majorBidi" w:cs="B Nazanin" w:hint="cs"/>
                <w:b/>
                <w:color w:val="000000" w:themeColor="text1"/>
                <w:rtl/>
                <w:lang w:bidi="ar-SA"/>
              </w:rPr>
              <w:t xml:space="preserve">پاسخ ایمونولوژیک </w:t>
            </w:r>
          </w:p>
        </w:tc>
      </w:tr>
      <w:tr w:rsidR="00881AC0" w:rsidRPr="00881AC0" w14:paraId="01BE9369" w14:textId="77777777" w:rsidTr="00CB67F0">
        <w:trPr>
          <w:cantSplit/>
        </w:trPr>
        <w:tc>
          <w:tcPr>
            <w:tcW w:w="794" w:type="dxa"/>
          </w:tcPr>
          <w:p w14:paraId="7C33120B" w14:textId="77777777" w:rsidR="00CB67F0" w:rsidRPr="00881AC0" w:rsidRDefault="00CB67F0" w:rsidP="00CB67F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E482003" w14:textId="77777777" w:rsidR="00CB67F0" w:rsidRPr="00881AC0" w:rsidRDefault="00CB67F0" w:rsidP="00CB67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0010235" w14:textId="77777777" w:rsidR="00CB67F0" w:rsidRPr="00881AC0" w:rsidRDefault="00CB67F0" w:rsidP="00CB67F0">
            <w:pPr>
              <w:pStyle w:val="a3"/>
              <w:rPr>
                <w:rFonts w:asciiTheme="majorBidi" w:hAnsiTheme="majorBidi" w:cs="B Nazanin"/>
                <w:b/>
                <w:color w:val="000000" w:themeColor="text1"/>
                <w:rtl/>
                <w:lang w:bidi="ar-SA"/>
              </w:rPr>
            </w:pPr>
            <w:r w:rsidRPr="00881AC0">
              <w:rPr>
                <w:rFonts w:asciiTheme="majorBidi" w:hAnsiTheme="majorBidi" w:cs="B Nazanin" w:hint="cs"/>
                <w:b/>
                <w:color w:val="000000" w:themeColor="text1"/>
                <w:rtl/>
                <w:lang w:bidi="ar-SA"/>
              </w:rPr>
              <w:t xml:space="preserve">کاهش </w:t>
            </w:r>
            <w:r w:rsidRPr="00881AC0">
              <w:rPr>
                <w:rFonts w:ascii="Calibri" w:eastAsia="Calibri" w:hAnsi="Calibri" w:cs="B Nazanin"/>
                <w:b/>
                <w:bCs w:val="0"/>
                <w:color w:val="000000" w:themeColor="text1"/>
                <w:lang w:bidi="ar-SA"/>
              </w:rPr>
              <w:t xml:space="preserve"> </w:t>
            </w:r>
            <w:r w:rsidRPr="00881AC0">
              <w:rPr>
                <w:rFonts w:asciiTheme="majorBidi" w:hAnsiTheme="majorBidi" w:cs="B Nazanin"/>
                <w:b/>
                <w:color w:val="000000" w:themeColor="text1"/>
                <w:lang w:bidi="ar-SA"/>
              </w:rPr>
              <w:t>CD4</w:t>
            </w:r>
          </w:p>
        </w:tc>
      </w:tr>
      <w:tr w:rsidR="00881AC0" w:rsidRPr="00881AC0" w14:paraId="18DE6B0F" w14:textId="77777777" w:rsidTr="00CB67F0">
        <w:trPr>
          <w:cantSplit/>
        </w:trPr>
        <w:tc>
          <w:tcPr>
            <w:tcW w:w="794" w:type="dxa"/>
          </w:tcPr>
          <w:p w14:paraId="0729C2B1" w14:textId="77777777" w:rsidR="00CB67F0" w:rsidRPr="00881AC0" w:rsidRDefault="00CB67F0" w:rsidP="00CB67F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81EC5D6" w14:textId="77777777" w:rsidR="00CB67F0" w:rsidRPr="00881AC0" w:rsidRDefault="00CB67F0" w:rsidP="00CB67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F9882CA" w14:textId="33EA1B5E" w:rsidR="00CB67F0" w:rsidRPr="00881AC0" w:rsidRDefault="003A559B" w:rsidP="00CB67F0">
            <w:pPr>
              <w:pStyle w:val="a3"/>
              <w:rPr>
                <w:rFonts w:asciiTheme="majorBidi" w:hAnsiTheme="majorBidi" w:cs="B Nazanin"/>
                <w:b/>
                <w:color w:val="000000" w:themeColor="text1"/>
              </w:rPr>
            </w:pPr>
            <w:r>
              <w:rPr>
                <w:rFonts w:asciiTheme="majorBidi" w:hAnsiTheme="majorBidi" w:cs="B Nazanin" w:hint="cs"/>
                <w:b/>
                <w:color w:val="000000" w:themeColor="text1"/>
                <w:rtl/>
                <w:lang w:bidi="ar-SA"/>
              </w:rPr>
              <w:t>هیچکدام</w:t>
            </w:r>
            <w:r w:rsidR="00CB67F0" w:rsidRPr="00881AC0">
              <w:rPr>
                <w:rFonts w:asciiTheme="majorBidi" w:hAnsiTheme="majorBidi" w:cs="B Nazanin" w:hint="cs"/>
                <w:b/>
                <w:color w:val="000000" w:themeColor="text1"/>
                <w:rtl/>
              </w:rPr>
              <w:t xml:space="preserve"> </w:t>
            </w:r>
          </w:p>
        </w:tc>
      </w:tr>
      <w:tr w:rsidR="00A83656" w:rsidRPr="00881AC0" w14:paraId="3D6D7BDD" w14:textId="77777777" w:rsidTr="00CB67F0">
        <w:trPr>
          <w:cantSplit/>
        </w:trPr>
        <w:tc>
          <w:tcPr>
            <w:tcW w:w="794" w:type="dxa"/>
          </w:tcPr>
          <w:p w14:paraId="27BDD2AD" w14:textId="77777777" w:rsidR="00A83656" w:rsidRPr="00881AC0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848017A" w14:textId="77777777" w:rsidR="00A83656" w:rsidRPr="00881AC0" w:rsidRDefault="00E81F3B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Fonts w:asciiTheme="majorBidi" w:hAnsiTheme="majorBidi" w:cs="B Nazanin"/>
                <w:color w:val="000000" w:themeColor="text1"/>
                <w:rtl/>
              </w:rPr>
              <w:t>مد</w:t>
            </w:r>
            <w:r w:rsidRPr="00881AC0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881AC0">
              <w:rPr>
                <w:rFonts w:asciiTheme="majorBidi" w:hAnsiTheme="majorBidi" w:cs="B Nazanin" w:hint="eastAsia"/>
                <w:color w:val="000000" w:themeColor="text1"/>
                <w:rtl/>
              </w:rPr>
              <w:t>ر</w:t>
            </w:r>
            <w:r w:rsidRPr="00881AC0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881AC0">
              <w:rPr>
                <w:rFonts w:asciiTheme="majorBidi" w:hAnsiTheme="majorBidi" w:cs="B Nazanin" w:hint="eastAsia"/>
                <w:color w:val="000000" w:themeColor="text1"/>
                <w:rtl/>
              </w:rPr>
              <w:t>ت</w:t>
            </w:r>
            <w:r w:rsidRPr="00881AC0">
              <w:rPr>
                <w:rFonts w:asciiTheme="majorBidi" w:hAnsiTheme="majorBidi" w:cs="B Nazanin"/>
                <w:color w:val="000000" w:themeColor="text1"/>
                <w:rtl/>
              </w:rPr>
              <w:t xml:space="preserve"> مراقبت و درمان افراد مبتلا به </w:t>
            </w:r>
            <w:r w:rsidRPr="00881AC0">
              <w:rPr>
                <w:rFonts w:asciiTheme="majorBidi" w:hAnsiTheme="majorBidi" w:cs="B Nazanin"/>
                <w:color w:val="000000" w:themeColor="text1"/>
              </w:rPr>
              <w:t>HIV/AIDS</w:t>
            </w:r>
            <w:r w:rsidRPr="00881AC0">
              <w:rPr>
                <w:rFonts w:asciiTheme="majorBidi" w:hAnsiTheme="majorBidi" w:cs="B Nazanin"/>
                <w:color w:val="000000" w:themeColor="text1"/>
                <w:rtl/>
              </w:rPr>
              <w:t xml:space="preserve"> در نوجوانان و بزرگسالان</w:t>
            </w:r>
          </w:p>
        </w:tc>
      </w:tr>
    </w:tbl>
    <w:p w14:paraId="2C359F42" w14:textId="77777777" w:rsidR="00DA6CEC" w:rsidRPr="00881AC0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881AC0" w:rsidRPr="00881AC0" w14:paraId="02DD99F0" w14:textId="77777777" w:rsidTr="00CB67F0">
        <w:trPr>
          <w:cantSplit/>
        </w:trPr>
        <w:tc>
          <w:tcPr>
            <w:tcW w:w="794" w:type="dxa"/>
          </w:tcPr>
          <w:p w14:paraId="202B75E1" w14:textId="77777777" w:rsidR="00CB67F0" w:rsidRPr="00881AC0" w:rsidRDefault="00CB67F0" w:rsidP="00CB67F0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E55F67B" w14:textId="64D682AD" w:rsidR="00CB67F0" w:rsidRPr="00881AC0" w:rsidRDefault="00CB67F0" w:rsidP="004D2A86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Fonts w:ascii="Calibri" w:hAnsi="Calibri" w:cs="B Nazanin" w:hint="cs"/>
                <w:b/>
                <w:color w:val="000000" w:themeColor="text1"/>
                <w:rtl/>
              </w:rPr>
              <w:t xml:space="preserve">نام آزمون: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مشاوره و تشخ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ص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HIV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-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مد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ر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ت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مراقبت و درمان افراد مبتلا به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-HIV/AIDS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مد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ر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ت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مراقبت و درمان افراد عفونت همزمان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 HIV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و سل</w:t>
            </w:r>
          </w:p>
        </w:tc>
      </w:tr>
      <w:tr w:rsidR="00881AC0" w:rsidRPr="00881AC0" w14:paraId="6CF7A125" w14:textId="77777777" w:rsidTr="00CB67F0">
        <w:trPr>
          <w:cantSplit/>
        </w:trPr>
        <w:tc>
          <w:tcPr>
            <w:tcW w:w="794" w:type="dxa"/>
          </w:tcPr>
          <w:p w14:paraId="0A674A15" w14:textId="17F3C9A8" w:rsidR="00CB67F0" w:rsidRPr="00881AC0" w:rsidRDefault="00CB67F0" w:rsidP="00CB67F0">
            <w:pPr>
              <w:pStyle w:val="a"/>
              <w:keepNext/>
              <w:keepLines/>
              <w:ind w:left="42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791BC75" w14:textId="77777777" w:rsidR="00CB67F0" w:rsidRPr="00881AC0" w:rsidRDefault="00CB67F0" w:rsidP="00CB67F0">
            <w:pPr>
              <w:pStyle w:val="a0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مهمترین شاخص آزمایشگاهی عملکرد سیستم ایمنی در مبتلایان به </w:t>
            </w:r>
            <w:r w:rsidRPr="00881AC0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HIV</w:t>
            </w: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 کدامیک از موارد زیر می باشد</w:t>
            </w: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؟</w:t>
            </w:r>
          </w:p>
        </w:tc>
      </w:tr>
      <w:tr w:rsidR="00881AC0" w:rsidRPr="00881AC0" w14:paraId="7099F640" w14:textId="77777777" w:rsidTr="00CB67F0">
        <w:trPr>
          <w:cantSplit/>
        </w:trPr>
        <w:tc>
          <w:tcPr>
            <w:tcW w:w="794" w:type="dxa"/>
          </w:tcPr>
          <w:p w14:paraId="72EDF263" w14:textId="77777777" w:rsidR="00CB67F0" w:rsidRPr="00881AC0" w:rsidRDefault="00CB67F0" w:rsidP="00CB67F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D78BA2D" w14:textId="77777777" w:rsidR="00CB67F0" w:rsidRPr="00881AC0" w:rsidRDefault="00CB67F0" w:rsidP="00CB67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B8B0DB8" w14:textId="77777777" w:rsidR="00CB67F0" w:rsidRPr="00881AC0" w:rsidRDefault="00CB67F0" w:rsidP="00CB67F0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  <w:lang w:bidi="ar-SA"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افزایش بار ویروسی</w:t>
            </w:r>
          </w:p>
        </w:tc>
      </w:tr>
      <w:tr w:rsidR="00881AC0" w:rsidRPr="00881AC0" w14:paraId="13485CE3" w14:textId="77777777" w:rsidTr="00CB67F0">
        <w:trPr>
          <w:cantSplit/>
        </w:trPr>
        <w:tc>
          <w:tcPr>
            <w:tcW w:w="794" w:type="dxa"/>
          </w:tcPr>
          <w:p w14:paraId="5D88EE1C" w14:textId="77777777" w:rsidR="00CB67F0" w:rsidRPr="00881AC0" w:rsidRDefault="00CB67F0" w:rsidP="00CB67F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923818F" w14:textId="77777777" w:rsidR="00CB67F0" w:rsidRPr="00881AC0" w:rsidRDefault="00CB67F0" w:rsidP="00CB67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22E3F8A" w14:textId="77777777" w:rsidR="00CB67F0" w:rsidRPr="00881AC0" w:rsidRDefault="00CB67F0" w:rsidP="00CB67F0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  <w:lang w:bidi="ar-SA"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کاهش بار ویروسی</w:t>
            </w:r>
          </w:p>
        </w:tc>
      </w:tr>
      <w:tr w:rsidR="00881AC0" w:rsidRPr="00881AC0" w14:paraId="56FFA99C" w14:textId="77777777" w:rsidTr="00CB67F0">
        <w:trPr>
          <w:cantSplit/>
        </w:trPr>
        <w:tc>
          <w:tcPr>
            <w:tcW w:w="794" w:type="dxa"/>
          </w:tcPr>
          <w:p w14:paraId="5A203C71" w14:textId="77777777" w:rsidR="00CB67F0" w:rsidRPr="00881AC0" w:rsidRDefault="00CB67F0" w:rsidP="00CB67F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1BB9BEF" w14:textId="77777777" w:rsidR="00CB67F0" w:rsidRPr="00881AC0" w:rsidRDefault="00CB67F0" w:rsidP="00CB67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559F458" w14:textId="77777777" w:rsidR="00CB67F0" w:rsidRPr="00881AC0" w:rsidRDefault="00CB67F0" w:rsidP="00CB67F0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  <w:lang w:bidi="ar-SA"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پاسخ ویرولوژیک</w:t>
            </w:r>
          </w:p>
        </w:tc>
      </w:tr>
      <w:tr w:rsidR="00881AC0" w:rsidRPr="00881AC0" w14:paraId="1C306109" w14:textId="77777777" w:rsidTr="00CB67F0">
        <w:trPr>
          <w:cantSplit/>
        </w:trPr>
        <w:tc>
          <w:tcPr>
            <w:tcW w:w="794" w:type="dxa"/>
          </w:tcPr>
          <w:p w14:paraId="291AB71D" w14:textId="77777777" w:rsidR="00CB67F0" w:rsidRPr="00881AC0" w:rsidRDefault="00CB67F0" w:rsidP="00CB67F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0EFAD87" w14:textId="77777777" w:rsidR="00CB67F0" w:rsidRPr="00881AC0" w:rsidRDefault="00CB67F0" w:rsidP="00CB67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5F6470">
              <w:rPr>
                <w:rStyle w:val="StyleComplexNazanin"/>
                <w:rFonts w:asciiTheme="majorBidi" w:hAnsiTheme="majorBidi" w:cs="B Nazanin"/>
                <w:color w:val="000000" w:themeColor="text1"/>
                <w:highlight w:val="yellow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5E0CD4B" w14:textId="77777777" w:rsidR="00CB67F0" w:rsidRPr="00881AC0" w:rsidRDefault="00CB67F0" w:rsidP="00CB67F0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شمارش سلولهای </w:t>
            </w:r>
            <w:r w:rsidRPr="00881AC0">
              <w:rPr>
                <w:rFonts w:ascii="Calibri" w:eastAsia="Calibri" w:hAnsi="Calibri" w:cs="B Nazanin"/>
                <w:b/>
                <w:color w:val="000000" w:themeColor="text1"/>
                <w:lang w:bidi="ar-SA"/>
              </w:rPr>
              <w:t xml:space="preserve"> CD4</w:t>
            </w:r>
          </w:p>
        </w:tc>
      </w:tr>
      <w:tr w:rsidR="00A83656" w:rsidRPr="00881AC0" w14:paraId="1EF20A51" w14:textId="77777777" w:rsidTr="00CB67F0">
        <w:trPr>
          <w:cantSplit/>
        </w:trPr>
        <w:tc>
          <w:tcPr>
            <w:tcW w:w="794" w:type="dxa"/>
          </w:tcPr>
          <w:p w14:paraId="07074A62" w14:textId="77777777" w:rsidR="00A83656" w:rsidRPr="00881AC0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DBD36F4" w14:textId="77777777" w:rsidR="00A83656" w:rsidRPr="00881AC0" w:rsidRDefault="00E81F3B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Fonts w:asciiTheme="majorBidi" w:hAnsiTheme="majorBidi" w:cs="B Nazanin"/>
                <w:color w:val="000000" w:themeColor="text1"/>
                <w:rtl/>
              </w:rPr>
              <w:t>مد</w:t>
            </w:r>
            <w:r w:rsidRPr="00881AC0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881AC0">
              <w:rPr>
                <w:rFonts w:asciiTheme="majorBidi" w:hAnsiTheme="majorBidi" w:cs="B Nazanin" w:hint="eastAsia"/>
                <w:color w:val="000000" w:themeColor="text1"/>
                <w:rtl/>
              </w:rPr>
              <w:t>ر</w:t>
            </w:r>
            <w:r w:rsidRPr="00881AC0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881AC0">
              <w:rPr>
                <w:rFonts w:asciiTheme="majorBidi" w:hAnsiTheme="majorBidi" w:cs="B Nazanin" w:hint="eastAsia"/>
                <w:color w:val="000000" w:themeColor="text1"/>
                <w:rtl/>
              </w:rPr>
              <w:t>ت</w:t>
            </w:r>
            <w:r w:rsidRPr="00881AC0">
              <w:rPr>
                <w:rFonts w:asciiTheme="majorBidi" w:hAnsiTheme="majorBidi" w:cs="B Nazanin"/>
                <w:color w:val="000000" w:themeColor="text1"/>
                <w:rtl/>
              </w:rPr>
              <w:t xml:space="preserve"> مراقبت و درمان افراد مبتلا به </w:t>
            </w:r>
            <w:r w:rsidRPr="00881AC0">
              <w:rPr>
                <w:rFonts w:asciiTheme="majorBidi" w:hAnsiTheme="majorBidi" w:cs="B Nazanin"/>
                <w:color w:val="000000" w:themeColor="text1"/>
              </w:rPr>
              <w:t>HIV/AIDS</w:t>
            </w:r>
            <w:r w:rsidRPr="00881AC0">
              <w:rPr>
                <w:rFonts w:asciiTheme="majorBidi" w:hAnsiTheme="majorBidi" w:cs="B Nazanin"/>
                <w:color w:val="000000" w:themeColor="text1"/>
                <w:rtl/>
              </w:rPr>
              <w:t xml:space="preserve"> در نوجوانان و بزرگسالان</w:t>
            </w:r>
          </w:p>
        </w:tc>
      </w:tr>
    </w:tbl>
    <w:p w14:paraId="46829526" w14:textId="77777777" w:rsidR="00DA6CEC" w:rsidRPr="00881AC0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p w14:paraId="48199ED4" w14:textId="77777777" w:rsidR="00DA6CEC" w:rsidRPr="00881AC0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41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567"/>
        <w:gridCol w:w="8844"/>
      </w:tblGrid>
      <w:tr w:rsidR="00881AC0" w:rsidRPr="00881AC0" w14:paraId="79955643" w14:textId="77777777" w:rsidTr="00E81F3B">
        <w:trPr>
          <w:cantSplit/>
        </w:trPr>
        <w:tc>
          <w:tcPr>
            <w:tcW w:w="830" w:type="dxa"/>
          </w:tcPr>
          <w:p w14:paraId="19EF0E26" w14:textId="77777777" w:rsidR="00E81F3B" w:rsidRPr="00881AC0" w:rsidRDefault="00E81F3B" w:rsidP="00E81F3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2FE8733" w14:textId="46F1E1B9" w:rsidR="00E81F3B" w:rsidRPr="00881AC0" w:rsidRDefault="00E81F3B" w:rsidP="004D2A86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Fonts w:ascii="Calibri" w:hAnsi="Calibri" w:cs="B Nazanin" w:hint="cs"/>
                <w:b/>
                <w:color w:val="000000" w:themeColor="text1"/>
                <w:rtl/>
              </w:rPr>
              <w:t xml:space="preserve">نام آزمون: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مشاوره و تشخ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ص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HIV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-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مد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ر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ت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مراقبت و درمان افراد مبتلا به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-HIV/AIDS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مد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ر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ت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مراقبت و درمان افراد عفونت همزمان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 HIV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و سل</w:t>
            </w:r>
          </w:p>
        </w:tc>
      </w:tr>
      <w:tr w:rsidR="00881AC0" w:rsidRPr="00881AC0" w14:paraId="640C0864" w14:textId="77777777" w:rsidTr="00E81F3B">
        <w:trPr>
          <w:cantSplit/>
        </w:trPr>
        <w:tc>
          <w:tcPr>
            <w:tcW w:w="830" w:type="dxa"/>
          </w:tcPr>
          <w:p w14:paraId="711B4505" w14:textId="34FAE36E" w:rsidR="00E81F3B" w:rsidRPr="00881AC0" w:rsidRDefault="00E81F3B" w:rsidP="00E81F3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E33CB53" w14:textId="77777777" w:rsidR="00E81F3B" w:rsidRPr="00881AC0" w:rsidRDefault="00E81F3B" w:rsidP="00E81F3B">
            <w:pPr>
              <w:pStyle w:val="a0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در مبتلایان به </w:t>
            </w:r>
            <w:r w:rsidRPr="00881AC0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 HIV/AIDS</w:t>
            </w:r>
            <w:r w:rsidRPr="00881AC0">
              <w:rPr>
                <w:rFonts w:asciiTheme="majorBidi" w:hAnsiTheme="majorBidi" w:cs="B Nazanin" w:hint="cs"/>
                <w:b/>
                <w:bCs w:val="0"/>
                <w:color w:val="000000" w:themeColor="text1"/>
                <w:rtl/>
                <w:lang w:bidi="ar-SA"/>
              </w:rPr>
              <w:t xml:space="preserve"> </w:t>
            </w: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 کدامیک از واکسنهای زیر قابل تزریق می باشد</w:t>
            </w: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؟</w:t>
            </w:r>
          </w:p>
        </w:tc>
      </w:tr>
      <w:tr w:rsidR="00881AC0" w:rsidRPr="00881AC0" w14:paraId="5F7F1D1D" w14:textId="77777777" w:rsidTr="00E81F3B">
        <w:trPr>
          <w:cantSplit/>
        </w:trPr>
        <w:tc>
          <w:tcPr>
            <w:tcW w:w="830" w:type="dxa"/>
          </w:tcPr>
          <w:p w14:paraId="3CAACAFB" w14:textId="77777777" w:rsidR="00E81F3B" w:rsidRPr="00881AC0" w:rsidRDefault="00E81F3B" w:rsidP="00E81F3B">
            <w:pPr>
              <w:keepNext/>
              <w:keepLines/>
              <w:jc w:val="right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F39D32D" w14:textId="77777777" w:rsidR="00E81F3B" w:rsidRPr="00881AC0" w:rsidRDefault="00E81F3B" w:rsidP="00E81F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86756F0" w14:textId="7FA3D067" w:rsidR="00E81F3B" w:rsidRPr="00881AC0" w:rsidRDefault="00A16108" w:rsidP="00E81F3B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lang w:bidi="ar-SA"/>
              </w:rPr>
            </w:pP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آنفلوآنزا</w:t>
            </w:r>
            <w:r w:rsidR="00597CE5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ی غیر فعال</w:t>
            </w:r>
          </w:p>
        </w:tc>
      </w:tr>
      <w:tr w:rsidR="00881AC0" w:rsidRPr="00881AC0" w14:paraId="20998DC9" w14:textId="77777777" w:rsidTr="00E81F3B">
        <w:trPr>
          <w:cantSplit/>
        </w:trPr>
        <w:tc>
          <w:tcPr>
            <w:tcW w:w="830" w:type="dxa"/>
          </w:tcPr>
          <w:p w14:paraId="2A8CB8E7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39E47D0" w14:textId="77777777" w:rsidR="00E81F3B" w:rsidRPr="00881AC0" w:rsidRDefault="00E81F3B" w:rsidP="00E81F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A35E4DC" w14:textId="77777777" w:rsidR="00E81F3B" w:rsidRPr="00881AC0" w:rsidRDefault="00E81F3B" w:rsidP="00E81F3B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</w:rPr>
            </w:pPr>
            <w:r w:rsidRPr="00881AC0">
              <w:rPr>
                <w:rFonts w:ascii="Calibri" w:eastAsia="Calibri" w:hAnsi="Calibri" w:cs="B Nazanin"/>
                <w:b/>
                <w:color w:val="000000" w:themeColor="text1"/>
              </w:rPr>
              <w:t>dT</w:t>
            </w:r>
          </w:p>
        </w:tc>
      </w:tr>
      <w:tr w:rsidR="00881AC0" w:rsidRPr="00881AC0" w14:paraId="2848E1D2" w14:textId="77777777" w:rsidTr="00E81F3B">
        <w:trPr>
          <w:cantSplit/>
        </w:trPr>
        <w:tc>
          <w:tcPr>
            <w:tcW w:w="830" w:type="dxa"/>
          </w:tcPr>
          <w:p w14:paraId="3DE124E5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1514CF9" w14:textId="77777777" w:rsidR="00E81F3B" w:rsidRPr="00881AC0" w:rsidRDefault="00E81F3B" w:rsidP="00E81F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7028F86" w14:textId="77777777" w:rsidR="00E81F3B" w:rsidRPr="00881AC0" w:rsidRDefault="00E81F3B" w:rsidP="00E81F3B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هپاتیت </w:t>
            </w:r>
            <w:r w:rsidRPr="00881AC0">
              <w:rPr>
                <w:rFonts w:ascii="Calibri" w:eastAsia="Calibri" w:hAnsi="Calibri" w:cs="B Nazanin"/>
                <w:b/>
                <w:color w:val="000000" w:themeColor="text1"/>
              </w:rPr>
              <w:t>B</w:t>
            </w:r>
          </w:p>
        </w:tc>
      </w:tr>
      <w:tr w:rsidR="00881AC0" w:rsidRPr="00881AC0" w14:paraId="167663D9" w14:textId="77777777" w:rsidTr="00E81F3B">
        <w:trPr>
          <w:cantSplit/>
        </w:trPr>
        <w:tc>
          <w:tcPr>
            <w:tcW w:w="830" w:type="dxa"/>
          </w:tcPr>
          <w:p w14:paraId="0F0C07FA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B9AB302" w14:textId="77777777" w:rsidR="00E81F3B" w:rsidRPr="00881AC0" w:rsidRDefault="00E81F3B" w:rsidP="00E81F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5F1717">
              <w:rPr>
                <w:rStyle w:val="StyleComplexNazanin"/>
                <w:rFonts w:asciiTheme="majorBidi" w:hAnsiTheme="majorBidi" w:cs="B Nazanin"/>
                <w:color w:val="000000" w:themeColor="text1"/>
                <w:highlight w:val="yellow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8D24A39" w14:textId="77777777" w:rsidR="00E81F3B" w:rsidRPr="00881AC0" w:rsidRDefault="00E81F3B" w:rsidP="00E81F3B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همه موارد</w:t>
            </w:r>
          </w:p>
        </w:tc>
      </w:tr>
      <w:tr w:rsidR="00881AC0" w:rsidRPr="00881AC0" w14:paraId="6C8C7B9D" w14:textId="77777777" w:rsidTr="00E81F3B">
        <w:trPr>
          <w:cantSplit/>
        </w:trPr>
        <w:tc>
          <w:tcPr>
            <w:tcW w:w="830" w:type="dxa"/>
          </w:tcPr>
          <w:p w14:paraId="56E127F7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6C7080C" w14:textId="77777777" w:rsidR="00E81F3B" w:rsidRPr="00881AC0" w:rsidRDefault="00E81F3B" w:rsidP="00E81F3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Fonts w:asciiTheme="majorBidi" w:hAnsiTheme="majorBidi" w:cs="B Nazanin"/>
                <w:color w:val="000000" w:themeColor="text1"/>
                <w:rtl/>
              </w:rPr>
              <w:t>مد</w:t>
            </w:r>
            <w:r w:rsidRPr="00881AC0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881AC0">
              <w:rPr>
                <w:rFonts w:asciiTheme="majorBidi" w:hAnsiTheme="majorBidi" w:cs="B Nazanin" w:hint="eastAsia"/>
                <w:color w:val="000000" w:themeColor="text1"/>
                <w:rtl/>
              </w:rPr>
              <w:t>ر</w:t>
            </w:r>
            <w:r w:rsidRPr="00881AC0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881AC0">
              <w:rPr>
                <w:rFonts w:asciiTheme="majorBidi" w:hAnsiTheme="majorBidi" w:cs="B Nazanin" w:hint="eastAsia"/>
                <w:color w:val="000000" w:themeColor="text1"/>
                <w:rtl/>
              </w:rPr>
              <w:t>ت</w:t>
            </w:r>
            <w:r w:rsidRPr="00881AC0">
              <w:rPr>
                <w:rFonts w:asciiTheme="majorBidi" w:hAnsiTheme="majorBidi" w:cs="B Nazanin"/>
                <w:color w:val="000000" w:themeColor="text1"/>
                <w:rtl/>
              </w:rPr>
              <w:t xml:space="preserve"> مراقبت و درمان افراد مبتلا به </w:t>
            </w:r>
            <w:r w:rsidRPr="00881AC0">
              <w:rPr>
                <w:rFonts w:asciiTheme="majorBidi" w:hAnsiTheme="majorBidi" w:cs="B Nazanin"/>
                <w:color w:val="000000" w:themeColor="text1"/>
              </w:rPr>
              <w:t>HIV/AIDS</w:t>
            </w:r>
            <w:r w:rsidRPr="00881AC0">
              <w:rPr>
                <w:rFonts w:asciiTheme="majorBidi" w:hAnsiTheme="majorBidi" w:cs="B Nazanin"/>
                <w:color w:val="000000" w:themeColor="text1"/>
                <w:rtl/>
              </w:rPr>
              <w:t xml:space="preserve"> در نوجوانان و بزرگسالان</w:t>
            </w:r>
          </w:p>
        </w:tc>
      </w:tr>
    </w:tbl>
    <w:p w14:paraId="646F2C45" w14:textId="77777777" w:rsidR="00DA6CEC" w:rsidRPr="00881AC0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41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567"/>
        <w:gridCol w:w="8844"/>
      </w:tblGrid>
      <w:tr w:rsidR="00881AC0" w:rsidRPr="00881AC0" w14:paraId="64E71B9A" w14:textId="77777777" w:rsidTr="00E81F3B">
        <w:trPr>
          <w:cantSplit/>
        </w:trPr>
        <w:tc>
          <w:tcPr>
            <w:tcW w:w="830" w:type="dxa"/>
          </w:tcPr>
          <w:p w14:paraId="1802452F" w14:textId="77777777" w:rsidR="00E81F3B" w:rsidRPr="00881AC0" w:rsidRDefault="00E81F3B" w:rsidP="00E81F3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A24E80E" w14:textId="1F7E436B" w:rsidR="00E81F3B" w:rsidRPr="00881AC0" w:rsidRDefault="00E81F3B" w:rsidP="004D2A86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Fonts w:ascii="Calibri" w:hAnsi="Calibri" w:cs="B Nazanin" w:hint="cs"/>
                <w:b/>
                <w:color w:val="000000" w:themeColor="text1"/>
                <w:rtl/>
              </w:rPr>
              <w:t xml:space="preserve">نام آزمون: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مشاوره و تشخ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ص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HIV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-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مد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ر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ت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مراقبت و درمان افراد مبتلا به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-HIV/AIDS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مد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ر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ت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مراقبت و درمان افراد عفونت همزمان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 HIV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و سل</w:t>
            </w:r>
          </w:p>
        </w:tc>
      </w:tr>
      <w:tr w:rsidR="00881AC0" w:rsidRPr="00881AC0" w14:paraId="3F769579" w14:textId="77777777" w:rsidTr="00E81F3B">
        <w:trPr>
          <w:cantSplit/>
        </w:trPr>
        <w:tc>
          <w:tcPr>
            <w:tcW w:w="830" w:type="dxa"/>
          </w:tcPr>
          <w:p w14:paraId="111ADDD5" w14:textId="65C7970E" w:rsidR="00E81F3B" w:rsidRPr="00881AC0" w:rsidRDefault="00E81F3B" w:rsidP="00E81F3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EBCE3A8" w14:textId="77777777" w:rsidR="00E81F3B" w:rsidRPr="00881AC0" w:rsidRDefault="00E81F3B" w:rsidP="00E81F3B">
            <w:pPr>
              <w:pStyle w:val="a0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در خصوص واکسیناسیون در مبتلایان به </w:t>
            </w:r>
            <w:r w:rsidRPr="00881AC0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HIV/AIDS</w:t>
            </w: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 کدامیک از موارد زیر صحیح است</w:t>
            </w: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؟</w:t>
            </w:r>
          </w:p>
        </w:tc>
      </w:tr>
      <w:tr w:rsidR="00881AC0" w:rsidRPr="00881AC0" w14:paraId="57FECBFD" w14:textId="77777777" w:rsidTr="00E81F3B">
        <w:trPr>
          <w:cantSplit/>
        </w:trPr>
        <w:tc>
          <w:tcPr>
            <w:tcW w:w="830" w:type="dxa"/>
          </w:tcPr>
          <w:p w14:paraId="43511CF2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9D04F86" w14:textId="77777777" w:rsidR="00E81F3B" w:rsidRPr="00881AC0" w:rsidRDefault="00E81F3B" w:rsidP="00E81F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78798D3" w14:textId="2614A0B0" w:rsidR="00E81F3B" w:rsidRPr="00881AC0" w:rsidRDefault="00E81F3B" w:rsidP="00E81F3B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  <w:lang w:bidi="ar-SA"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خودداری از </w:t>
            </w:r>
            <w:r w:rsidR="00A16108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تزریق </w:t>
            </w: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واکسن ب ث ژ در شیرخواران با عفونت اثبات شده </w:t>
            </w:r>
            <w:r w:rsidRPr="00881AC0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HIV</w:t>
            </w:r>
          </w:p>
        </w:tc>
      </w:tr>
      <w:tr w:rsidR="00881AC0" w:rsidRPr="00881AC0" w14:paraId="0F99D7FD" w14:textId="77777777" w:rsidTr="00E81F3B">
        <w:trPr>
          <w:cantSplit/>
        </w:trPr>
        <w:tc>
          <w:tcPr>
            <w:tcW w:w="830" w:type="dxa"/>
          </w:tcPr>
          <w:p w14:paraId="64E493FB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00DF3AE" w14:textId="77777777" w:rsidR="00E81F3B" w:rsidRPr="00881AC0" w:rsidRDefault="00E81F3B" w:rsidP="00E81F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24A187A" w14:textId="77777777" w:rsidR="00E81F3B" w:rsidRPr="00881AC0" w:rsidRDefault="00E81F3B" w:rsidP="00E81F3B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در کودکان مبتلا به عفونت </w:t>
            </w:r>
            <w:r w:rsidRPr="00881AC0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HIV</w:t>
            </w: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 xml:space="preserve"> باید یک دوره واکسیناسیون با پنج نوبت </w:t>
            </w:r>
            <w:r w:rsidRPr="00881AC0">
              <w:rPr>
                <w:rFonts w:ascii="Calibri" w:eastAsia="Calibri" w:hAnsi="Calibri" w:cs="B Nazanin"/>
                <w:b/>
                <w:color w:val="000000" w:themeColor="text1"/>
              </w:rPr>
              <w:t xml:space="preserve">IPV </w:t>
            </w: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 xml:space="preserve"> دریافت کنند</w:t>
            </w:r>
          </w:p>
        </w:tc>
      </w:tr>
      <w:tr w:rsidR="00881AC0" w:rsidRPr="00881AC0" w14:paraId="351D8378" w14:textId="77777777" w:rsidTr="00E81F3B">
        <w:trPr>
          <w:cantSplit/>
        </w:trPr>
        <w:tc>
          <w:tcPr>
            <w:tcW w:w="830" w:type="dxa"/>
          </w:tcPr>
          <w:p w14:paraId="1BFFCC52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F4E1D3D" w14:textId="77777777" w:rsidR="00E81F3B" w:rsidRPr="00881AC0" w:rsidRDefault="00E81F3B" w:rsidP="00E81F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5F1717">
              <w:rPr>
                <w:rStyle w:val="StyleComplexNazanin"/>
                <w:rFonts w:asciiTheme="majorBidi" w:hAnsiTheme="majorBidi" w:cs="B Nazanin"/>
                <w:color w:val="000000" w:themeColor="text1"/>
                <w:highlight w:val="yellow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2C47086" w14:textId="77777777" w:rsidR="00E81F3B" w:rsidRPr="00881AC0" w:rsidRDefault="00E81F3B" w:rsidP="00E81F3B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  <w:lang w:bidi="ar-SA"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هردو</w:t>
            </w:r>
          </w:p>
        </w:tc>
      </w:tr>
      <w:tr w:rsidR="00881AC0" w:rsidRPr="00881AC0" w14:paraId="1A9A8813" w14:textId="77777777" w:rsidTr="00E81F3B">
        <w:trPr>
          <w:cantSplit/>
        </w:trPr>
        <w:tc>
          <w:tcPr>
            <w:tcW w:w="830" w:type="dxa"/>
          </w:tcPr>
          <w:p w14:paraId="484974AD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50DE1C5" w14:textId="77777777" w:rsidR="00E81F3B" w:rsidRPr="00881AC0" w:rsidRDefault="00E81F3B" w:rsidP="00E81F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09B2300" w14:textId="77777777" w:rsidR="00E81F3B" w:rsidRPr="00881AC0" w:rsidRDefault="00E81F3B" w:rsidP="00E81F3B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هیچکدام</w:t>
            </w: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 xml:space="preserve"> </w:t>
            </w:r>
          </w:p>
        </w:tc>
      </w:tr>
      <w:tr w:rsidR="00881AC0" w:rsidRPr="00881AC0" w14:paraId="0FAE6014" w14:textId="77777777" w:rsidTr="00E81F3B">
        <w:trPr>
          <w:cantSplit/>
        </w:trPr>
        <w:tc>
          <w:tcPr>
            <w:tcW w:w="830" w:type="dxa"/>
          </w:tcPr>
          <w:p w14:paraId="356308E9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3599B7A" w14:textId="77777777" w:rsidR="00E81F3B" w:rsidRPr="00881AC0" w:rsidRDefault="00E81F3B" w:rsidP="00E81F3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Fonts w:asciiTheme="majorBidi" w:hAnsiTheme="majorBidi" w:cs="B Nazanin"/>
                <w:color w:val="000000" w:themeColor="text1"/>
                <w:rtl/>
              </w:rPr>
              <w:t>مد</w:t>
            </w:r>
            <w:r w:rsidRPr="00881AC0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881AC0">
              <w:rPr>
                <w:rFonts w:asciiTheme="majorBidi" w:hAnsiTheme="majorBidi" w:cs="B Nazanin" w:hint="eastAsia"/>
                <w:color w:val="000000" w:themeColor="text1"/>
                <w:rtl/>
              </w:rPr>
              <w:t>ر</w:t>
            </w:r>
            <w:r w:rsidRPr="00881AC0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881AC0">
              <w:rPr>
                <w:rFonts w:asciiTheme="majorBidi" w:hAnsiTheme="majorBidi" w:cs="B Nazanin" w:hint="eastAsia"/>
                <w:color w:val="000000" w:themeColor="text1"/>
                <w:rtl/>
              </w:rPr>
              <w:t>ت</w:t>
            </w:r>
            <w:r w:rsidRPr="00881AC0">
              <w:rPr>
                <w:rFonts w:asciiTheme="majorBidi" w:hAnsiTheme="majorBidi" w:cs="B Nazanin"/>
                <w:color w:val="000000" w:themeColor="text1"/>
                <w:rtl/>
              </w:rPr>
              <w:t xml:space="preserve"> مراقبت و درمان افراد مبتلا به </w:t>
            </w:r>
            <w:r w:rsidRPr="00881AC0">
              <w:rPr>
                <w:rFonts w:asciiTheme="majorBidi" w:hAnsiTheme="majorBidi" w:cs="B Nazanin"/>
                <w:color w:val="000000" w:themeColor="text1"/>
              </w:rPr>
              <w:t>HIV/AIDS</w:t>
            </w:r>
            <w:r w:rsidRPr="00881AC0">
              <w:rPr>
                <w:rFonts w:asciiTheme="majorBidi" w:hAnsiTheme="majorBidi" w:cs="B Nazanin"/>
                <w:color w:val="000000" w:themeColor="text1"/>
                <w:rtl/>
              </w:rPr>
              <w:t xml:space="preserve"> در نوجوانان و بزرگسالان</w:t>
            </w:r>
          </w:p>
        </w:tc>
      </w:tr>
    </w:tbl>
    <w:p w14:paraId="2FA8A10E" w14:textId="77777777" w:rsidR="00DA6CEC" w:rsidRPr="00881AC0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881AC0" w:rsidRPr="00881AC0" w14:paraId="47A6600A" w14:textId="77777777" w:rsidTr="00E81F3B">
        <w:trPr>
          <w:cantSplit/>
        </w:trPr>
        <w:tc>
          <w:tcPr>
            <w:tcW w:w="794" w:type="dxa"/>
          </w:tcPr>
          <w:p w14:paraId="73375BFE" w14:textId="77777777" w:rsidR="00E81F3B" w:rsidRPr="00881AC0" w:rsidRDefault="00E81F3B" w:rsidP="00E81F3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DD10B2C" w14:textId="78F85F68" w:rsidR="00E81F3B" w:rsidRPr="00881AC0" w:rsidRDefault="00E81F3B" w:rsidP="004D2A86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Fonts w:ascii="Calibri" w:hAnsi="Calibri" w:cs="B Nazanin" w:hint="cs"/>
                <w:b/>
                <w:color w:val="000000" w:themeColor="text1"/>
                <w:rtl/>
              </w:rPr>
              <w:t xml:space="preserve">نام آزمون: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مشاوره و تشخ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ص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HIV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-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مد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ر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ت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مراقبت و درمان افراد مبتلا به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-HIV/AIDS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مد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ر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ت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مراقبت و درمان افراد عفونت همزمان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 HIV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و سل</w:t>
            </w:r>
          </w:p>
        </w:tc>
      </w:tr>
      <w:tr w:rsidR="00881AC0" w:rsidRPr="00881AC0" w14:paraId="43B51A4D" w14:textId="77777777" w:rsidTr="00E81F3B">
        <w:trPr>
          <w:cantSplit/>
        </w:trPr>
        <w:tc>
          <w:tcPr>
            <w:tcW w:w="794" w:type="dxa"/>
          </w:tcPr>
          <w:p w14:paraId="54BF3D4B" w14:textId="4147424F" w:rsidR="00E81F3B" w:rsidRPr="00881AC0" w:rsidRDefault="00E81F3B" w:rsidP="00E81F3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79F4208" w14:textId="77777777" w:rsidR="00E81F3B" w:rsidRPr="00881AC0" w:rsidRDefault="00E81F3B" w:rsidP="00E81F3B">
            <w:pPr>
              <w:pStyle w:val="a0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اصول انجام آزمایش  </w:t>
            </w:r>
            <w:r w:rsidRPr="00881AC0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HIV</w:t>
            </w:r>
            <w:r w:rsidRPr="00881AC0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 xml:space="preserve"> </w:t>
            </w: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کدامیک از موارد زیر می باشد</w:t>
            </w: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؟</w:t>
            </w:r>
          </w:p>
        </w:tc>
      </w:tr>
      <w:tr w:rsidR="00881AC0" w:rsidRPr="00881AC0" w14:paraId="1E313CF1" w14:textId="77777777" w:rsidTr="00E81F3B">
        <w:trPr>
          <w:cantSplit/>
        </w:trPr>
        <w:tc>
          <w:tcPr>
            <w:tcW w:w="794" w:type="dxa"/>
          </w:tcPr>
          <w:p w14:paraId="15BEDD4F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63CD14D" w14:textId="77777777" w:rsidR="00E81F3B" w:rsidRPr="00881AC0" w:rsidRDefault="00E81F3B" w:rsidP="00E81F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6365A40" w14:textId="77777777" w:rsidR="00E81F3B" w:rsidRPr="00881AC0" w:rsidRDefault="00E81F3B" w:rsidP="00E81F3B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رضایت آگاهانه و مشاوره</w:t>
            </w:r>
          </w:p>
        </w:tc>
      </w:tr>
      <w:tr w:rsidR="00881AC0" w:rsidRPr="00881AC0" w14:paraId="10B273C8" w14:textId="77777777" w:rsidTr="00E81F3B">
        <w:trPr>
          <w:cantSplit/>
        </w:trPr>
        <w:tc>
          <w:tcPr>
            <w:tcW w:w="794" w:type="dxa"/>
          </w:tcPr>
          <w:p w14:paraId="61FBAE68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F5EC937" w14:textId="77777777" w:rsidR="00E81F3B" w:rsidRPr="00881AC0" w:rsidRDefault="00E81F3B" w:rsidP="00E81F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259F901" w14:textId="77777777" w:rsidR="00E81F3B" w:rsidRPr="00881AC0" w:rsidRDefault="00E81F3B" w:rsidP="00E81F3B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  <w:lang w:bidi="ar-SA"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حفظ محرمانگی و رازداری، تست معتبر و صحیح</w:t>
            </w:r>
          </w:p>
        </w:tc>
      </w:tr>
      <w:tr w:rsidR="00881AC0" w:rsidRPr="00881AC0" w14:paraId="31BDEE37" w14:textId="77777777" w:rsidTr="00E81F3B">
        <w:trPr>
          <w:cantSplit/>
        </w:trPr>
        <w:tc>
          <w:tcPr>
            <w:tcW w:w="794" w:type="dxa"/>
          </w:tcPr>
          <w:p w14:paraId="29108005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90C1AC7" w14:textId="77777777" w:rsidR="00E81F3B" w:rsidRPr="00881AC0" w:rsidRDefault="00E81F3B" w:rsidP="00E81F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06C31C3" w14:textId="77777777" w:rsidR="00E81F3B" w:rsidRPr="00881AC0" w:rsidRDefault="00E81F3B" w:rsidP="00E81F3B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  <w:lang w:bidi="ar-SA"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امکان برقراری ارتباط با سطوح ارائه دهنده خدمات مراقبت و درمان</w:t>
            </w:r>
          </w:p>
        </w:tc>
      </w:tr>
      <w:tr w:rsidR="00881AC0" w:rsidRPr="00881AC0" w14:paraId="43FA237D" w14:textId="77777777" w:rsidTr="00E81F3B">
        <w:trPr>
          <w:cantSplit/>
        </w:trPr>
        <w:tc>
          <w:tcPr>
            <w:tcW w:w="794" w:type="dxa"/>
          </w:tcPr>
          <w:p w14:paraId="5E688ECB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C3AE147" w14:textId="77777777" w:rsidR="00E81F3B" w:rsidRPr="00881AC0" w:rsidRDefault="00E81F3B" w:rsidP="00E81F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5F1717">
              <w:rPr>
                <w:rStyle w:val="StyleComplexNazanin"/>
                <w:rFonts w:asciiTheme="majorBidi" w:hAnsiTheme="majorBidi" w:cs="B Nazanin"/>
                <w:color w:val="000000" w:themeColor="text1"/>
                <w:highlight w:val="yellow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9E15156" w14:textId="77777777" w:rsidR="00E81F3B" w:rsidRPr="00881AC0" w:rsidRDefault="00E81F3B" w:rsidP="00E81F3B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همه موارد</w:t>
            </w:r>
          </w:p>
        </w:tc>
      </w:tr>
      <w:tr w:rsidR="00E81F3B" w:rsidRPr="00881AC0" w14:paraId="2403E43E" w14:textId="77777777" w:rsidTr="00E81F3B">
        <w:trPr>
          <w:cantSplit/>
        </w:trPr>
        <w:tc>
          <w:tcPr>
            <w:tcW w:w="794" w:type="dxa"/>
          </w:tcPr>
          <w:p w14:paraId="6E3044AE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CC7B1FC" w14:textId="77777777" w:rsidR="00E81F3B" w:rsidRPr="00881AC0" w:rsidRDefault="00E81F3B" w:rsidP="00E81F3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Fonts w:asciiTheme="majorBidi" w:hAnsiTheme="majorBidi" w:cs="B Nazanin"/>
                <w:color w:val="000000" w:themeColor="text1"/>
                <w:rtl/>
              </w:rPr>
              <w:t>مشاوره و تشخ</w:t>
            </w:r>
            <w:r w:rsidRPr="00881AC0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881AC0">
              <w:rPr>
                <w:rFonts w:asciiTheme="majorBidi" w:hAnsiTheme="majorBidi" w:cs="B Nazanin" w:hint="eastAsia"/>
                <w:color w:val="000000" w:themeColor="text1"/>
                <w:rtl/>
              </w:rPr>
              <w:t>ص</w:t>
            </w:r>
            <w:r w:rsidRPr="00881AC0">
              <w:rPr>
                <w:rFonts w:asciiTheme="majorBidi" w:hAnsiTheme="majorBidi" w:cs="B Nazanin"/>
                <w:color w:val="000000" w:themeColor="text1"/>
              </w:rPr>
              <w:t>HIV</w:t>
            </w:r>
          </w:p>
        </w:tc>
      </w:tr>
    </w:tbl>
    <w:p w14:paraId="4457F43E" w14:textId="77777777" w:rsidR="00DA6CEC" w:rsidRPr="00881AC0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881AC0" w:rsidRPr="00881AC0" w14:paraId="412F826A" w14:textId="77777777" w:rsidTr="00E81F3B">
        <w:trPr>
          <w:cantSplit/>
        </w:trPr>
        <w:tc>
          <w:tcPr>
            <w:tcW w:w="794" w:type="dxa"/>
          </w:tcPr>
          <w:p w14:paraId="7D41C091" w14:textId="77777777" w:rsidR="00E81F3B" w:rsidRPr="00881AC0" w:rsidRDefault="00E81F3B" w:rsidP="00E81F3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E8576E8" w14:textId="4C7D8EA5" w:rsidR="00E81F3B" w:rsidRPr="00881AC0" w:rsidRDefault="00E81F3B" w:rsidP="004D2A86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Fonts w:ascii="Calibri" w:hAnsi="Calibri" w:cs="B Nazanin" w:hint="cs"/>
                <w:b/>
                <w:color w:val="000000" w:themeColor="text1"/>
                <w:rtl/>
              </w:rPr>
              <w:t xml:space="preserve">نام آزمون: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مشاوره و تشخ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ص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HIV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-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مد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ر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ت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مراقبت و درمان افراد مبتلا به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-HIV/AIDS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مد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ر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ت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مراقبت و درمان افراد عفونت همزمان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 HIV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و سل</w:t>
            </w:r>
          </w:p>
        </w:tc>
      </w:tr>
      <w:tr w:rsidR="00881AC0" w:rsidRPr="00881AC0" w14:paraId="0BAA313E" w14:textId="77777777" w:rsidTr="00E81F3B">
        <w:trPr>
          <w:cantSplit/>
        </w:trPr>
        <w:tc>
          <w:tcPr>
            <w:tcW w:w="794" w:type="dxa"/>
          </w:tcPr>
          <w:p w14:paraId="56AAF812" w14:textId="7DD075E1" w:rsidR="00E81F3B" w:rsidRPr="00881AC0" w:rsidRDefault="00E81F3B" w:rsidP="00E81F3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7FBA307" w14:textId="77777777" w:rsidR="00E81F3B" w:rsidRPr="00881AC0" w:rsidRDefault="00E81F3B" w:rsidP="00E81F3B">
            <w:pPr>
              <w:pStyle w:val="a0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انواع روشهای توصیه به انجام تست  </w:t>
            </w:r>
            <w:r w:rsidRPr="00881AC0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HIV</w:t>
            </w:r>
            <w:r w:rsidRPr="00881AC0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 xml:space="preserve"> </w:t>
            </w: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کدامیک از موارد زیر می باشد</w:t>
            </w: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؟</w:t>
            </w:r>
          </w:p>
        </w:tc>
      </w:tr>
      <w:tr w:rsidR="00881AC0" w:rsidRPr="00881AC0" w14:paraId="01C7AA7E" w14:textId="77777777" w:rsidTr="00E81F3B">
        <w:trPr>
          <w:cantSplit/>
        </w:trPr>
        <w:tc>
          <w:tcPr>
            <w:tcW w:w="794" w:type="dxa"/>
          </w:tcPr>
          <w:p w14:paraId="1B2FC801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31895D9" w14:textId="77777777" w:rsidR="00E81F3B" w:rsidRPr="00881AC0" w:rsidRDefault="00E81F3B" w:rsidP="00E81F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1396440" w14:textId="77777777" w:rsidR="00E81F3B" w:rsidRPr="00881AC0" w:rsidRDefault="00E81F3B" w:rsidP="00E81F3B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</w:rPr>
            </w:pPr>
            <w:proofErr w:type="spellStart"/>
            <w:r w:rsidRPr="00881AC0">
              <w:rPr>
                <w:rFonts w:ascii="Calibri" w:eastAsia="Calibri" w:hAnsi="Calibri" w:cs="B Nazanin"/>
                <w:b/>
                <w:color w:val="000000" w:themeColor="text1"/>
              </w:rPr>
              <w:t>OPT-</w:t>
            </w:r>
            <w:proofErr w:type="gramStart"/>
            <w:r w:rsidRPr="00881AC0">
              <w:rPr>
                <w:rFonts w:ascii="Calibri" w:eastAsia="Calibri" w:hAnsi="Calibri" w:cs="B Nazanin"/>
                <w:b/>
                <w:color w:val="000000" w:themeColor="text1"/>
              </w:rPr>
              <w:t>In</w:t>
            </w:r>
            <w:proofErr w:type="spellEnd"/>
            <w:r w:rsidRPr="00881AC0">
              <w:rPr>
                <w:rFonts w:ascii="Calibri" w:eastAsia="Calibri" w:hAnsi="Calibri" w:cs="B Nazanin"/>
                <w:b/>
                <w:color w:val="000000" w:themeColor="text1"/>
              </w:rPr>
              <w:t xml:space="preserve"> </w:t>
            </w: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 xml:space="preserve"> در</w:t>
            </w:r>
            <w:proofErr w:type="gramEnd"/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 xml:space="preserve"> این روش خدمت مورد نظر به فرد معرفی میشود و درصورت رضایت فرد خدمت را دریافت میکند</w:t>
            </w:r>
          </w:p>
        </w:tc>
      </w:tr>
      <w:tr w:rsidR="00881AC0" w:rsidRPr="00881AC0" w14:paraId="1D8047C8" w14:textId="77777777" w:rsidTr="00E81F3B">
        <w:trPr>
          <w:cantSplit/>
        </w:trPr>
        <w:tc>
          <w:tcPr>
            <w:tcW w:w="794" w:type="dxa"/>
          </w:tcPr>
          <w:p w14:paraId="63E462F0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BB46FC0" w14:textId="77777777" w:rsidR="00E81F3B" w:rsidRPr="00881AC0" w:rsidRDefault="00E81F3B" w:rsidP="00E81F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42FEC12" w14:textId="77777777" w:rsidR="00E81F3B" w:rsidRPr="00881AC0" w:rsidRDefault="00E81F3B" w:rsidP="00E81F3B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</w:rPr>
            </w:pPr>
            <w:proofErr w:type="spellStart"/>
            <w:r w:rsidRPr="00881AC0">
              <w:rPr>
                <w:rFonts w:ascii="Calibri" w:eastAsia="Calibri" w:hAnsi="Calibri" w:cs="B Nazanin"/>
                <w:b/>
                <w:color w:val="000000" w:themeColor="text1"/>
                <w:lang w:bidi="ar-SA"/>
              </w:rPr>
              <w:t>OPT-</w:t>
            </w:r>
            <w:proofErr w:type="gramStart"/>
            <w:r w:rsidRPr="00881AC0">
              <w:rPr>
                <w:rFonts w:ascii="Calibri" w:eastAsia="Calibri" w:hAnsi="Calibri" w:cs="B Nazanin"/>
                <w:b/>
                <w:color w:val="000000" w:themeColor="text1"/>
                <w:lang w:bidi="ar-SA"/>
              </w:rPr>
              <w:t>out</w:t>
            </w:r>
            <w:proofErr w:type="spellEnd"/>
            <w:r w:rsidRPr="00881AC0">
              <w:rPr>
                <w:rFonts w:ascii="Calibri" w:eastAsia="Calibri" w:hAnsi="Calibri" w:cs="B Nazanin"/>
                <w:b/>
                <w:color w:val="000000" w:themeColor="text1"/>
                <w:lang w:bidi="ar-SA"/>
              </w:rPr>
              <w:t xml:space="preserve"> </w:t>
            </w: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 xml:space="preserve"> در</w:t>
            </w:r>
            <w:proofErr w:type="gramEnd"/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 xml:space="preserve"> این روش خدمت مورد نظر به فرد ارائه میشود و درصورت عدم رضایت فرد از دریافت خدمت امتناع میکند</w:t>
            </w:r>
          </w:p>
        </w:tc>
      </w:tr>
      <w:tr w:rsidR="00881AC0" w:rsidRPr="00881AC0" w14:paraId="72C7B1EF" w14:textId="77777777" w:rsidTr="00E81F3B">
        <w:trPr>
          <w:cantSplit/>
        </w:trPr>
        <w:tc>
          <w:tcPr>
            <w:tcW w:w="794" w:type="dxa"/>
          </w:tcPr>
          <w:p w14:paraId="5D4E83F1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828AEE9" w14:textId="77777777" w:rsidR="00E81F3B" w:rsidRPr="00881AC0" w:rsidRDefault="00E81F3B" w:rsidP="00E81F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BCAEBE0" w14:textId="77777777" w:rsidR="00E81F3B" w:rsidRPr="00881AC0" w:rsidRDefault="00E81F3B" w:rsidP="00E81F3B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  <w:lang w:bidi="ar-SA"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هیچکدام</w:t>
            </w:r>
          </w:p>
        </w:tc>
      </w:tr>
      <w:tr w:rsidR="00881AC0" w:rsidRPr="00881AC0" w14:paraId="3B2BA6B3" w14:textId="77777777" w:rsidTr="00E81F3B">
        <w:trPr>
          <w:cantSplit/>
        </w:trPr>
        <w:tc>
          <w:tcPr>
            <w:tcW w:w="794" w:type="dxa"/>
          </w:tcPr>
          <w:p w14:paraId="72021B8D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5E7E8A2" w14:textId="77777777" w:rsidR="00E81F3B" w:rsidRPr="00881AC0" w:rsidRDefault="00E81F3B" w:rsidP="00E81F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5F1717">
              <w:rPr>
                <w:rStyle w:val="StyleComplexNazanin"/>
                <w:rFonts w:asciiTheme="majorBidi" w:hAnsiTheme="majorBidi" w:cs="B Nazanin"/>
                <w:color w:val="000000" w:themeColor="text1"/>
                <w:highlight w:val="yellow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CD464CB" w14:textId="77777777" w:rsidR="00E81F3B" w:rsidRPr="00881AC0" w:rsidRDefault="00E81F3B" w:rsidP="00E81F3B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الف و ب</w:t>
            </w:r>
          </w:p>
        </w:tc>
      </w:tr>
      <w:tr w:rsidR="00E81F3B" w:rsidRPr="00881AC0" w14:paraId="6DD13F03" w14:textId="77777777" w:rsidTr="00E81F3B">
        <w:trPr>
          <w:cantSplit/>
        </w:trPr>
        <w:tc>
          <w:tcPr>
            <w:tcW w:w="794" w:type="dxa"/>
          </w:tcPr>
          <w:p w14:paraId="14A6EA89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2804483" w14:textId="77777777" w:rsidR="00E81F3B" w:rsidRPr="00881AC0" w:rsidRDefault="00E81F3B" w:rsidP="00E81F3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Fonts w:asciiTheme="majorBidi" w:hAnsiTheme="majorBidi" w:cs="B Nazanin"/>
                <w:color w:val="000000" w:themeColor="text1"/>
                <w:rtl/>
              </w:rPr>
              <w:t>مشاوره و تشخ</w:t>
            </w:r>
            <w:r w:rsidRPr="00881AC0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881AC0">
              <w:rPr>
                <w:rFonts w:asciiTheme="majorBidi" w:hAnsiTheme="majorBidi" w:cs="B Nazanin" w:hint="eastAsia"/>
                <w:color w:val="000000" w:themeColor="text1"/>
                <w:rtl/>
              </w:rPr>
              <w:t>ص</w:t>
            </w:r>
            <w:r w:rsidRPr="00881AC0">
              <w:rPr>
                <w:rFonts w:asciiTheme="majorBidi" w:hAnsiTheme="majorBidi" w:cs="B Nazanin"/>
                <w:color w:val="000000" w:themeColor="text1"/>
              </w:rPr>
              <w:t>HIV</w:t>
            </w:r>
          </w:p>
        </w:tc>
      </w:tr>
    </w:tbl>
    <w:p w14:paraId="0F6B45BC" w14:textId="77777777" w:rsidR="00DA6CEC" w:rsidRPr="00881AC0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p w14:paraId="651C708E" w14:textId="77777777" w:rsidR="00DA6CEC" w:rsidRPr="00881AC0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881AC0" w:rsidRPr="00881AC0" w14:paraId="02049AD3" w14:textId="77777777" w:rsidTr="00E81F3B">
        <w:trPr>
          <w:cantSplit/>
        </w:trPr>
        <w:tc>
          <w:tcPr>
            <w:tcW w:w="794" w:type="dxa"/>
          </w:tcPr>
          <w:p w14:paraId="0F16DC25" w14:textId="77777777" w:rsidR="00E81F3B" w:rsidRPr="00881AC0" w:rsidRDefault="00E81F3B" w:rsidP="00E81F3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B0821C6" w14:textId="072130DC" w:rsidR="00E81F3B" w:rsidRPr="00881AC0" w:rsidRDefault="00E81F3B" w:rsidP="004D2A86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Fonts w:ascii="Calibri" w:hAnsi="Calibri" w:cs="B Nazanin" w:hint="cs"/>
                <w:b/>
                <w:color w:val="000000" w:themeColor="text1"/>
                <w:rtl/>
              </w:rPr>
              <w:t xml:space="preserve">نام آزمون: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مشاوره و تشخ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ص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HIV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-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مد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ر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ت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مراقبت و درمان افراد مبتلا به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-HIV/AIDS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مد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ر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ت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مراقبت و درمان افراد عفونت همزمان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 HIV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و سل</w:t>
            </w:r>
          </w:p>
        </w:tc>
      </w:tr>
      <w:tr w:rsidR="00881AC0" w:rsidRPr="00881AC0" w14:paraId="0D7D5988" w14:textId="77777777" w:rsidTr="00E81F3B">
        <w:trPr>
          <w:cantSplit/>
        </w:trPr>
        <w:tc>
          <w:tcPr>
            <w:tcW w:w="794" w:type="dxa"/>
          </w:tcPr>
          <w:p w14:paraId="05B447BB" w14:textId="3DEB0FF8" w:rsidR="00E81F3B" w:rsidRPr="00881AC0" w:rsidRDefault="00E81F3B" w:rsidP="00E81F3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0307174" w14:textId="77777777" w:rsidR="00E81F3B" w:rsidRPr="00881AC0" w:rsidRDefault="00E81F3B" w:rsidP="00E81F3B">
            <w:pPr>
              <w:pStyle w:val="a0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کدامیک از موارد زیر جزو جمعیتهای کلیدی در بیماریابی </w:t>
            </w:r>
            <w:r w:rsidRPr="00881AC0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HIV</w:t>
            </w:r>
            <w:r w:rsidRPr="00881AC0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 xml:space="preserve"> </w:t>
            </w: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نمی باشد</w:t>
            </w: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؟</w:t>
            </w:r>
          </w:p>
        </w:tc>
      </w:tr>
      <w:tr w:rsidR="00881AC0" w:rsidRPr="00881AC0" w14:paraId="1E3BB4A6" w14:textId="77777777" w:rsidTr="00E81F3B">
        <w:trPr>
          <w:cantSplit/>
        </w:trPr>
        <w:tc>
          <w:tcPr>
            <w:tcW w:w="794" w:type="dxa"/>
          </w:tcPr>
          <w:p w14:paraId="1CE07E6A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B5E7156" w14:textId="77777777" w:rsidR="00E81F3B" w:rsidRPr="00881AC0" w:rsidRDefault="00E81F3B" w:rsidP="00E81F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5F1717">
              <w:rPr>
                <w:rStyle w:val="StyleComplexNazanin"/>
                <w:rFonts w:asciiTheme="majorBidi" w:hAnsiTheme="majorBidi" w:cs="B Nazanin"/>
                <w:color w:val="000000" w:themeColor="text1"/>
                <w:highlight w:val="yellow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12EDF5D" w14:textId="2EDA577F" w:rsidR="00E81F3B" w:rsidRPr="00881AC0" w:rsidRDefault="001B55C3" w:rsidP="00E81F3B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</w:rPr>
            </w:pP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افراد سالمند</w:t>
            </w:r>
            <w:r w:rsidR="00E81F3B"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 xml:space="preserve"> و جذامی</w:t>
            </w:r>
          </w:p>
        </w:tc>
      </w:tr>
      <w:tr w:rsidR="00881AC0" w:rsidRPr="00881AC0" w14:paraId="7970671D" w14:textId="77777777" w:rsidTr="00E81F3B">
        <w:trPr>
          <w:cantSplit/>
        </w:trPr>
        <w:tc>
          <w:tcPr>
            <w:tcW w:w="794" w:type="dxa"/>
          </w:tcPr>
          <w:p w14:paraId="738E112E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C35F97D" w14:textId="77777777" w:rsidR="00E81F3B" w:rsidRPr="00881AC0" w:rsidRDefault="00E81F3B" w:rsidP="00E81F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DB0F9EB" w14:textId="77777777" w:rsidR="00E81F3B" w:rsidRPr="00881AC0" w:rsidRDefault="00E81F3B" w:rsidP="00E81F3B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  <w:lang w:bidi="ar-SA"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زنان و مردان در معرض آسیب و شرکای جنسی آنها</w:t>
            </w:r>
          </w:p>
        </w:tc>
      </w:tr>
      <w:tr w:rsidR="00881AC0" w:rsidRPr="00881AC0" w14:paraId="2C7AE28B" w14:textId="77777777" w:rsidTr="00E81F3B">
        <w:trPr>
          <w:cantSplit/>
        </w:trPr>
        <w:tc>
          <w:tcPr>
            <w:tcW w:w="794" w:type="dxa"/>
          </w:tcPr>
          <w:p w14:paraId="6830ACF5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E6822B9" w14:textId="77777777" w:rsidR="00E81F3B" w:rsidRPr="00881AC0" w:rsidRDefault="00E81F3B" w:rsidP="00E81F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C08E660" w14:textId="77777777" w:rsidR="00E81F3B" w:rsidRPr="00881AC0" w:rsidRDefault="00E81F3B" w:rsidP="00E81F3B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  <w:lang w:bidi="ar-SA"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گروههای ترانس سکسوال و شرکای جنسی آنها</w:t>
            </w:r>
          </w:p>
        </w:tc>
      </w:tr>
      <w:tr w:rsidR="00881AC0" w:rsidRPr="00881AC0" w14:paraId="719B521B" w14:textId="77777777" w:rsidTr="00E81F3B">
        <w:trPr>
          <w:cantSplit/>
        </w:trPr>
        <w:tc>
          <w:tcPr>
            <w:tcW w:w="794" w:type="dxa"/>
          </w:tcPr>
          <w:p w14:paraId="0151B71B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6EA3AA9" w14:textId="77777777" w:rsidR="00E81F3B" w:rsidRPr="00881AC0" w:rsidRDefault="00E81F3B" w:rsidP="00E81F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2D9338C" w14:textId="77777777" w:rsidR="00E81F3B" w:rsidRPr="00881AC0" w:rsidRDefault="00E81F3B" w:rsidP="00E81F3B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 xml:space="preserve">مصرف کنندگان مواد مخدر </w:t>
            </w:r>
            <w:r w:rsidRPr="00881AC0">
              <w:rPr>
                <w:rFonts w:ascii="Calibri" w:eastAsia="Calibri" w:hAnsi="Calibri" w:cs="B Nazanin" w:hint="cs"/>
                <w:b/>
                <w:bCs w:val="0"/>
                <w:color w:val="000000" w:themeColor="text1"/>
                <w:rtl/>
              </w:rPr>
              <w:t xml:space="preserve"> </w:t>
            </w: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تزریقی و مواد محرک تزریقی و شرکای جنسی و تزریقی آنها</w:t>
            </w:r>
          </w:p>
        </w:tc>
      </w:tr>
      <w:tr w:rsidR="00E81F3B" w:rsidRPr="00881AC0" w14:paraId="404083F5" w14:textId="77777777" w:rsidTr="00E81F3B">
        <w:trPr>
          <w:cantSplit/>
        </w:trPr>
        <w:tc>
          <w:tcPr>
            <w:tcW w:w="794" w:type="dxa"/>
          </w:tcPr>
          <w:p w14:paraId="6EA9C440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1DAC191" w14:textId="77777777" w:rsidR="00E81F3B" w:rsidRPr="00881AC0" w:rsidRDefault="00E81F3B" w:rsidP="00E81F3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Fonts w:asciiTheme="majorBidi" w:hAnsiTheme="majorBidi" w:cs="B Nazanin"/>
                <w:color w:val="000000" w:themeColor="text1"/>
                <w:rtl/>
              </w:rPr>
              <w:t>مشاوره و تشخ</w:t>
            </w:r>
            <w:r w:rsidRPr="00881AC0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881AC0">
              <w:rPr>
                <w:rFonts w:asciiTheme="majorBidi" w:hAnsiTheme="majorBidi" w:cs="B Nazanin" w:hint="eastAsia"/>
                <w:color w:val="000000" w:themeColor="text1"/>
                <w:rtl/>
              </w:rPr>
              <w:t>ص</w:t>
            </w:r>
            <w:r w:rsidRPr="00881AC0">
              <w:rPr>
                <w:rFonts w:asciiTheme="majorBidi" w:hAnsiTheme="majorBidi" w:cs="B Nazanin"/>
                <w:color w:val="000000" w:themeColor="text1"/>
              </w:rPr>
              <w:t>HIV</w:t>
            </w:r>
          </w:p>
        </w:tc>
      </w:tr>
    </w:tbl>
    <w:p w14:paraId="06133543" w14:textId="77777777" w:rsidR="00DA6CEC" w:rsidRPr="00881AC0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881AC0" w:rsidRPr="00881AC0" w14:paraId="6F82D38C" w14:textId="77777777" w:rsidTr="00E81F3B">
        <w:trPr>
          <w:cantSplit/>
        </w:trPr>
        <w:tc>
          <w:tcPr>
            <w:tcW w:w="794" w:type="dxa"/>
          </w:tcPr>
          <w:p w14:paraId="29EEFAFF" w14:textId="77777777" w:rsidR="00E81F3B" w:rsidRPr="00881AC0" w:rsidRDefault="00E81F3B" w:rsidP="00E81F3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01FD031" w14:textId="0BF678AB" w:rsidR="00E81F3B" w:rsidRPr="00881AC0" w:rsidRDefault="00E81F3B" w:rsidP="004D2A86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Fonts w:ascii="Calibri" w:hAnsi="Calibri" w:cs="B Nazanin" w:hint="cs"/>
                <w:b/>
                <w:color w:val="000000" w:themeColor="text1"/>
                <w:rtl/>
              </w:rPr>
              <w:t xml:space="preserve">نام آزمون: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مشاوره و تشخ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ص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HIV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-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مد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ر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ت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مراقبت و درمان افراد مبتلا به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-HIV/AIDS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مد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ر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ت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مراقبت و درمان افراد عفونت همزمان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 HIV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و سل</w:t>
            </w:r>
          </w:p>
        </w:tc>
      </w:tr>
      <w:tr w:rsidR="00881AC0" w:rsidRPr="00881AC0" w14:paraId="0970E424" w14:textId="77777777" w:rsidTr="00E81F3B">
        <w:trPr>
          <w:cantSplit/>
        </w:trPr>
        <w:tc>
          <w:tcPr>
            <w:tcW w:w="794" w:type="dxa"/>
          </w:tcPr>
          <w:p w14:paraId="08FA8358" w14:textId="6BAF008D" w:rsidR="00E81F3B" w:rsidRPr="00881AC0" w:rsidRDefault="00E81F3B" w:rsidP="00E81F3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D8D8696" w14:textId="77777777" w:rsidR="00E81F3B" w:rsidRPr="00881AC0" w:rsidRDefault="00E81F3B" w:rsidP="00E81F3B">
            <w:pPr>
              <w:pStyle w:val="a0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در خصوص انجام مشاوره برای مبتلایان  </w:t>
            </w:r>
            <w:r w:rsidRPr="00881AC0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HIV</w:t>
            </w:r>
            <w:r w:rsidRPr="00881AC0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 xml:space="preserve"> </w:t>
            </w: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کدامیک از موارد زیر صحیح  می باشد</w:t>
            </w: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؟</w:t>
            </w:r>
          </w:p>
        </w:tc>
      </w:tr>
      <w:tr w:rsidR="00881AC0" w:rsidRPr="00881AC0" w14:paraId="4B745F76" w14:textId="77777777" w:rsidTr="00E81F3B">
        <w:trPr>
          <w:cantSplit/>
        </w:trPr>
        <w:tc>
          <w:tcPr>
            <w:tcW w:w="794" w:type="dxa"/>
          </w:tcPr>
          <w:p w14:paraId="4AECDCAB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BDA70AC" w14:textId="77777777" w:rsidR="00E81F3B" w:rsidRPr="00881AC0" w:rsidRDefault="00E81F3B" w:rsidP="00E81F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6216D8D" w14:textId="77777777" w:rsidR="00E81F3B" w:rsidRPr="00881AC0" w:rsidRDefault="00E81F3B" w:rsidP="00E81F3B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 xml:space="preserve">اعلام ابتلا به </w:t>
            </w: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 </w:t>
            </w:r>
            <w:r w:rsidRPr="00881AC0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HIV</w:t>
            </w: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 xml:space="preserve"> به شریک جنسی/تزریقی یک روند اختیاری است</w:t>
            </w:r>
          </w:p>
        </w:tc>
      </w:tr>
      <w:tr w:rsidR="00881AC0" w:rsidRPr="00881AC0" w14:paraId="7F050AB9" w14:textId="77777777" w:rsidTr="00E81F3B">
        <w:trPr>
          <w:cantSplit/>
        </w:trPr>
        <w:tc>
          <w:tcPr>
            <w:tcW w:w="794" w:type="dxa"/>
          </w:tcPr>
          <w:p w14:paraId="4A7F1645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8863E32" w14:textId="77777777" w:rsidR="00E81F3B" w:rsidRPr="00881AC0" w:rsidRDefault="00E81F3B" w:rsidP="00E81F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10CB193" w14:textId="77777777" w:rsidR="00E81F3B" w:rsidRPr="00881AC0" w:rsidRDefault="00E81F3B" w:rsidP="00E81F3B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  <w:lang w:bidi="ar-SA"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بروز آسیبهای اجتماعی و خشونت خانگی بدنبال افشا ابتلا به  </w:t>
            </w:r>
            <w:r w:rsidRPr="00881AC0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HIV</w:t>
            </w: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 xml:space="preserve"> فرد</w:t>
            </w:r>
            <w:r w:rsidRPr="00881AC0">
              <w:rPr>
                <w:rFonts w:ascii="Calibri" w:eastAsia="Calibri" w:hAnsi="Calibri" w:cs="B Nazanin" w:hint="cs"/>
                <w:b/>
                <w:bCs w:val="0"/>
                <w:color w:val="000000" w:themeColor="text1"/>
                <w:rtl/>
              </w:rPr>
              <w:t xml:space="preserve"> </w:t>
            </w: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به شریک جنسی/تزریقی</w:t>
            </w: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 بسیار نادر است</w:t>
            </w:r>
          </w:p>
        </w:tc>
      </w:tr>
      <w:tr w:rsidR="00881AC0" w:rsidRPr="00881AC0" w14:paraId="5A1E1C5B" w14:textId="77777777" w:rsidTr="00E81F3B">
        <w:trPr>
          <w:cantSplit/>
        </w:trPr>
        <w:tc>
          <w:tcPr>
            <w:tcW w:w="794" w:type="dxa"/>
          </w:tcPr>
          <w:p w14:paraId="7F794F7E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BEB9160" w14:textId="77777777" w:rsidR="00E81F3B" w:rsidRPr="005F1717" w:rsidRDefault="00E81F3B" w:rsidP="00E81F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highlight w:val="yellow"/>
                <w:rtl/>
                <w:lang w:bidi="fa-IR"/>
              </w:rPr>
            </w:pPr>
            <w:r w:rsidRPr="005F1717">
              <w:rPr>
                <w:rStyle w:val="StyleComplexNazanin"/>
                <w:rFonts w:asciiTheme="majorBidi" w:hAnsiTheme="majorBidi" w:cs="B Nazanin"/>
                <w:color w:val="000000" w:themeColor="text1"/>
                <w:highlight w:val="yellow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73512C6" w14:textId="77777777" w:rsidR="00E81F3B" w:rsidRPr="00881AC0" w:rsidRDefault="00E81F3B" w:rsidP="00E81F3B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  <w:lang w:bidi="ar-SA"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هر دو </w:t>
            </w:r>
          </w:p>
        </w:tc>
      </w:tr>
      <w:tr w:rsidR="00881AC0" w:rsidRPr="00881AC0" w14:paraId="77E4C785" w14:textId="77777777" w:rsidTr="00E81F3B">
        <w:trPr>
          <w:cantSplit/>
        </w:trPr>
        <w:tc>
          <w:tcPr>
            <w:tcW w:w="794" w:type="dxa"/>
          </w:tcPr>
          <w:p w14:paraId="5032B483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443DD2E" w14:textId="77777777" w:rsidR="00E81F3B" w:rsidRPr="00881AC0" w:rsidRDefault="00E81F3B" w:rsidP="00E81F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A891482" w14:textId="77777777" w:rsidR="00E81F3B" w:rsidRPr="00881AC0" w:rsidRDefault="00E81F3B" w:rsidP="00E81F3B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هیچکدام</w:t>
            </w:r>
          </w:p>
        </w:tc>
      </w:tr>
      <w:tr w:rsidR="00E81F3B" w:rsidRPr="00881AC0" w14:paraId="25580869" w14:textId="77777777" w:rsidTr="00E81F3B">
        <w:trPr>
          <w:cantSplit/>
        </w:trPr>
        <w:tc>
          <w:tcPr>
            <w:tcW w:w="794" w:type="dxa"/>
          </w:tcPr>
          <w:p w14:paraId="1EC722BE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88C9C61" w14:textId="77777777" w:rsidR="00E81F3B" w:rsidRPr="00881AC0" w:rsidRDefault="00E81F3B" w:rsidP="00E81F3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Fonts w:asciiTheme="majorBidi" w:hAnsiTheme="majorBidi" w:cs="B Nazanin"/>
                <w:color w:val="000000" w:themeColor="text1"/>
                <w:rtl/>
              </w:rPr>
              <w:t>مشاوره و تشخ</w:t>
            </w:r>
            <w:r w:rsidRPr="00881AC0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881AC0">
              <w:rPr>
                <w:rFonts w:asciiTheme="majorBidi" w:hAnsiTheme="majorBidi" w:cs="B Nazanin" w:hint="eastAsia"/>
                <w:color w:val="000000" w:themeColor="text1"/>
                <w:rtl/>
              </w:rPr>
              <w:t>ص</w:t>
            </w:r>
            <w:r w:rsidRPr="00881AC0">
              <w:rPr>
                <w:rFonts w:asciiTheme="majorBidi" w:hAnsiTheme="majorBidi" w:cs="B Nazanin"/>
                <w:color w:val="000000" w:themeColor="text1"/>
              </w:rPr>
              <w:t>HIV</w:t>
            </w:r>
          </w:p>
        </w:tc>
      </w:tr>
    </w:tbl>
    <w:p w14:paraId="3D476F73" w14:textId="77777777" w:rsidR="00DA6CEC" w:rsidRPr="00881AC0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881AC0" w:rsidRPr="00881AC0" w14:paraId="09DECA44" w14:textId="77777777" w:rsidTr="00E81F3B">
        <w:trPr>
          <w:cantSplit/>
        </w:trPr>
        <w:tc>
          <w:tcPr>
            <w:tcW w:w="794" w:type="dxa"/>
          </w:tcPr>
          <w:p w14:paraId="788B574E" w14:textId="77777777" w:rsidR="00E81F3B" w:rsidRPr="00881AC0" w:rsidRDefault="00E81F3B" w:rsidP="00E81F3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4A144F3" w14:textId="6902C628" w:rsidR="00E81F3B" w:rsidRPr="00881AC0" w:rsidRDefault="00E81F3B" w:rsidP="004D2A86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Fonts w:ascii="Calibri" w:hAnsi="Calibri" w:cs="B Nazanin" w:hint="cs"/>
                <w:b/>
                <w:color w:val="000000" w:themeColor="text1"/>
                <w:rtl/>
              </w:rPr>
              <w:t xml:space="preserve">نام آزمون: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مشاوره و تشخ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ص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HIV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-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مد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ر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ت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مراقبت و درمان افراد مبتلا به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-HIV/AIDS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مد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ر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ت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مراقبت و درمان افراد عفونت همزمان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 HIV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و سل</w:t>
            </w:r>
          </w:p>
        </w:tc>
      </w:tr>
      <w:tr w:rsidR="00881AC0" w:rsidRPr="00881AC0" w14:paraId="3FA9C818" w14:textId="77777777" w:rsidTr="00E81F3B">
        <w:trPr>
          <w:cantSplit/>
        </w:trPr>
        <w:tc>
          <w:tcPr>
            <w:tcW w:w="794" w:type="dxa"/>
          </w:tcPr>
          <w:p w14:paraId="430237B8" w14:textId="05F5B345" w:rsidR="00E81F3B" w:rsidRPr="00881AC0" w:rsidRDefault="00E81F3B" w:rsidP="00E81F3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7205D58" w14:textId="77777777" w:rsidR="00E81F3B" w:rsidRPr="00881AC0" w:rsidRDefault="00E81F3B" w:rsidP="00E81F3B">
            <w:pPr>
              <w:pStyle w:val="a0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بر طبق الگوریتم کشوری انجام آزمونهای تشخیص   </w:t>
            </w:r>
            <w:r w:rsidRPr="00881AC0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 HIV</w:t>
            </w:r>
            <w:r w:rsidRPr="00881AC0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 xml:space="preserve"> </w:t>
            </w:r>
            <w:r w:rsidRPr="00881AC0">
              <w:rPr>
                <w:rFonts w:asciiTheme="majorBidi" w:hAnsiTheme="majorBidi" w:cs="B Nazanin" w:hint="cs"/>
                <w:b/>
                <w:color w:val="000000" w:themeColor="text1"/>
                <w:rtl/>
              </w:rPr>
              <w:t xml:space="preserve">در بزرگسالان و اطفال بالای 18 ماه </w:t>
            </w: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کدامیک از موارد زیرصحیح می باشد</w:t>
            </w: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؟</w:t>
            </w:r>
          </w:p>
        </w:tc>
      </w:tr>
      <w:tr w:rsidR="00881AC0" w:rsidRPr="00881AC0" w14:paraId="635824BE" w14:textId="77777777" w:rsidTr="00E81F3B">
        <w:trPr>
          <w:cantSplit/>
        </w:trPr>
        <w:tc>
          <w:tcPr>
            <w:tcW w:w="794" w:type="dxa"/>
          </w:tcPr>
          <w:p w14:paraId="6F6E135D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CE9BE09" w14:textId="77777777" w:rsidR="00E81F3B" w:rsidRPr="00881AC0" w:rsidRDefault="00E81F3B" w:rsidP="00E81F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E2C44CC" w14:textId="77777777" w:rsidR="00E81F3B" w:rsidRPr="00881AC0" w:rsidRDefault="00E81F3B" w:rsidP="00E81F3B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 xml:space="preserve">انجام مشاوره با بیمار ضروری می باشد و تشخیص ابتلا به </w:t>
            </w:r>
            <w:r w:rsidRPr="00881AC0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HIV</w:t>
            </w: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 xml:space="preserve"> بر پایه انجام سه آزمون می باشد که شامل تست الایزای نسل 4؛نسل 3 ویا رپید به عنوان آزمون اول ، تست الایزای نسل 4 و یا نسل 3</w:t>
            </w: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 به عنوان آزمون دوم</w:t>
            </w: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 xml:space="preserve"> و  تست الایزای نسل 4 و یا نسل 3</w:t>
            </w: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 به عنوان آزمون سوم می باشد </w:t>
            </w:r>
          </w:p>
        </w:tc>
      </w:tr>
      <w:tr w:rsidR="00881AC0" w:rsidRPr="00881AC0" w14:paraId="183700B4" w14:textId="77777777" w:rsidTr="00E81F3B">
        <w:trPr>
          <w:cantSplit/>
        </w:trPr>
        <w:tc>
          <w:tcPr>
            <w:tcW w:w="794" w:type="dxa"/>
          </w:tcPr>
          <w:p w14:paraId="478676AC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C8382AC" w14:textId="77777777" w:rsidR="00E81F3B" w:rsidRPr="00881AC0" w:rsidRDefault="00E81F3B" w:rsidP="00E81F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C38C053" w14:textId="77777777" w:rsidR="00E81F3B" w:rsidRPr="00881AC0" w:rsidRDefault="00E81F3B" w:rsidP="00E81F3B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  <w:lang w:bidi="ar-SA"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 xml:space="preserve">تست وسترن بلات از دور آزمایشات حذف شده است </w:t>
            </w: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. از طرفی خونگیری در نمونه اول و دوم متفاوت بوده ولی آزمون دوم و سوم باید روی یک نمونه و در یک مرکز انجام شود. </w:t>
            </w:r>
          </w:p>
        </w:tc>
      </w:tr>
      <w:tr w:rsidR="00881AC0" w:rsidRPr="00881AC0" w14:paraId="6320574F" w14:textId="77777777" w:rsidTr="00E81F3B">
        <w:trPr>
          <w:cantSplit/>
        </w:trPr>
        <w:tc>
          <w:tcPr>
            <w:tcW w:w="794" w:type="dxa"/>
          </w:tcPr>
          <w:p w14:paraId="1122B6FC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BD2A0DC" w14:textId="77777777" w:rsidR="00E81F3B" w:rsidRPr="00881AC0" w:rsidRDefault="00E81F3B" w:rsidP="00E81F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A72046B" w14:textId="77777777" w:rsidR="00E81F3B" w:rsidRPr="00881AC0" w:rsidRDefault="00E81F3B" w:rsidP="00E81F3B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  <w:lang w:bidi="ar-SA"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در صورت مثبت شدن آزمون اول مراجع باید بلافاصله وی جهت انجام آزمایشهای تاییدی و وصل شدن به خدمات به مراکز مشاوره بیماریهای رفتاری متصل گردد(لینک کردن بیمار)</w:t>
            </w:r>
          </w:p>
        </w:tc>
      </w:tr>
      <w:tr w:rsidR="00881AC0" w:rsidRPr="00881AC0" w14:paraId="07650E3D" w14:textId="77777777" w:rsidTr="00E81F3B">
        <w:trPr>
          <w:cantSplit/>
        </w:trPr>
        <w:tc>
          <w:tcPr>
            <w:tcW w:w="794" w:type="dxa"/>
          </w:tcPr>
          <w:p w14:paraId="6AC254C1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C3A4EE6" w14:textId="77777777" w:rsidR="00E81F3B" w:rsidRPr="00881AC0" w:rsidRDefault="00E81F3B" w:rsidP="00E81F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5F1717">
              <w:rPr>
                <w:rStyle w:val="StyleComplexNazanin"/>
                <w:rFonts w:asciiTheme="majorBidi" w:hAnsiTheme="majorBidi" w:cs="B Nazanin"/>
                <w:color w:val="000000" w:themeColor="text1"/>
                <w:highlight w:val="yellow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3F19EC7" w14:textId="77777777" w:rsidR="00E81F3B" w:rsidRPr="00881AC0" w:rsidRDefault="00E81F3B" w:rsidP="00E81F3B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همه موارد</w:t>
            </w:r>
          </w:p>
        </w:tc>
      </w:tr>
      <w:tr w:rsidR="00E81F3B" w:rsidRPr="00881AC0" w14:paraId="4FD6DBB8" w14:textId="77777777" w:rsidTr="00E81F3B">
        <w:trPr>
          <w:cantSplit/>
        </w:trPr>
        <w:tc>
          <w:tcPr>
            <w:tcW w:w="794" w:type="dxa"/>
          </w:tcPr>
          <w:p w14:paraId="4ADFFABF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DA36142" w14:textId="77777777" w:rsidR="00E81F3B" w:rsidRPr="00881AC0" w:rsidRDefault="00E81F3B" w:rsidP="00E81F3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Fonts w:asciiTheme="majorBidi" w:hAnsiTheme="majorBidi" w:cs="B Nazanin"/>
                <w:color w:val="000000" w:themeColor="text1"/>
                <w:rtl/>
              </w:rPr>
              <w:t>مشاوره و تشخ</w:t>
            </w:r>
            <w:r w:rsidRPr="00881AC0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881AC0">
              <w:rPr>
                <w:rFonts w:asciiTheme="majorBidi" w:hAnsiTheme="majorBidi" w:cs="B Nazanin" w:hint="eastAsia"/>
                <w:color w:val="000000" w:themeColor="text1"/>
                <w:rtl/>
              </w:rPr>
              <w:t>ص</w:t>
            </w:r>
            <w:r w:rsidRPr="00881AC0">
              <w:rPr>
                <w:rFonts w:asciiTheme="majorBidi" w:hAnsiTheme="majorBidi" w:cs="B Nazanin"/>
                <w:color w:val="000000" w:themeColor="text1"/>
              </w:rPr>
              <w:t>HIV</w:t>
            </w:r>
          </w:p>
        </w:tc>
      </w:tr>
    </w:tbl>
    <w:p w14:paraId="00B80B46" w14:textId="77777777" w:rsidR="00DA6CEC" w:rsidRPr="00881AC0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881AC0" w:rsidRPr="00881AC0" w14:paraId="69A413B1" w14:textId="77777777" w:rsidTr="00E81F3B">
        <w:trPr>
          <w:cantSplit/>
        </w:trPr>
        <w:tc>
          <w:tcPr>
            <w:tcW w:w="794" w:type="dxa"/>
          </w:tcPr>
          <w:p w14:paraId="2F951F59" w14:textId="77777777" w:rsidR="00E81F3B" w:rsidRPr="00881AC0" w:rsidRDefault="00E81F3B" w:rsidP="00E81F3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bookmarkStart w:id="0" w:name="_Hlk166314884"/>
          </w:p>
        </w:tc>
        <w:tc>
          <w:tcPr>
            <w:tcW w:w="9411" w:type="dxa"/>
            <w:gridSpan w:val="2"/>
          </w:tcPr>
          <w:p w14:paraId="06E0658A" w14:textId="293DA372" w:rsidR="00E81F3B" w:rsidRPr="00881AC0" w:rsidRDefault="00E81F3B" w:rsidP="004D2A86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Fonts w:ascii="Calibri" w:hAnsi="Calibri" w:cs="B Nazanin" w:hint="cs"/>
                <w:b/>
                <w:color w:val="000000" w:themeColor="text1"/>
                <w:rtl/>
              </w:rPr>
              <w:t xml:space="preserve">نام آزمون: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مشاوره و تشخ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ص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HIV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-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مد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ر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ت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مراقبت و درمان افراد مبتلا به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-HIV/AIDS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مد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ر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ت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مراقبت و درمان افراد عفونت همزمان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 HIV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و سل</w:t>
            </w:r>
          </w:p>
        </w:tc>
      </w:tr>
      <w:tr w:rsidR="00881AC0" w:rsidRPr="00881AC0" w14:paraId="2B537386" w14:textId="77777777" w:rsidTr="00E81F3B">
        <w:trPr>
          <w:cantSplit/>
        </w:trPr>
        <w:tc>
          <w:tcPr>
            <w:tcW w:w="794" w:type="dxa"/>
          </w:tcPr>
          <w:p w14:paraId="56946A78" w14:textId="5AC30077" w:rsidR="00E81F3B" w:rsidRPr="00881AC0" w:rsidRDefault="00E81F3B" w:rsidP="00E81F3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6C554D0" w14:textId="77777777" w:rsidR="00E81F3B" w:rsidRPr="00881AC0" w:rsidRDefault="00E81F3B" w:rsidP="00E81F3B">
            <w:pPr>
              <w:pStyle w:val="a0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کدامیک از موارد زیردر خصوص خود آزمون  </w:t>
            </w:r>
            <w:r w:rsidRPr="00881AC0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HIV</w:t>
            </w: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  صحیح نمی باشد</w:t>
            </w: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؟</w:t>
            </w:r>
          </w:p>
        </w:tc>
      </w:tr>
      <w:tr w:rsidR="00881AC0" w:rsidRPr="00881AC0" w14:paraId="14BA450B" w14:textId="77777777" w:rsidTr="00E81F3B">
        <w:trPr>
          <w:cantSplit/>
        </w:trPr>
        <w:tc>
          <w:tcPr>
            <w:tcW w:w="794" w:type="dxa"/>
          </w:tcPr>
          <w:p w14:paraId="3B83ABDB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564B1AC" w14:textId="77777777" w:rsidR="00E81F3B" w:rsidRPr="00881AC0" w:rsidRDefault="00E81F3B" w:rsidP="00E81F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</w:t>
            </w:r>
            <w:r w:rsidRPr="005F1717">
              <w:rPr>
                <w:rStyle w:val="StyleComplexNazanin"/>
                <w:rFonts w:asciiTheme="majorBidi" w:hAnsiTheme="majorBidi" w:cs="B Nazanin"/>
                <w:color w:val="000000" w:themeColor="text1"/>
                <w:highlight w:val="yellow"/>
                <w:rtl/>
                <w:lang w:bidi="fa-IR"/>
              </w:rPr>
              <w:t>لف</w:t>
            </w:r>
          </w:p>
        </w:tc>
        <w:tc>
          <w:tcPr>
            <w:tcW w:w="8844" w:type="dxa"/>
          </w:tcPr>
          <w:p w14:paraId="4300E767" w14:textId="77777777" w:rsidR="00E81F3B" w:rsidRPr="00881AC0" w:rsidRDefault="00E81F3B" w:rsidP="00E81F3B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خود آزمون می تواند یک رد پای احتمالی از وجود بیماری </w:t>
            </w:r>
            <w:r w:rsidRPr="00881AC0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HIV</w:t>
            </w: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 xml:space="preserve"> رانشان دهد لذا به عنوان یک تست تشخیصی قطعی تلقی میشود. </w:t>
            </w:r>
          </w:p>
        </w:tc>
      </w:tr>
      <w:tr w:rsidR="00881AC0" w:rsidRPr="00881AC0" w14:paraId="1D5BF93D" w14:textId="77777777" w:rsidTr="00E81F3B">
        <w:trPr>
          <w:cantSplit/>
        </w:trPr>
        <w:tc>
          <w:tcPr>
            <w:tcW w:w="794" w:type="dxa"/>
          </w:tcPr>
          <w:p w14:paraId="48F77CAE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976F634" w14:textId="77777777" w:rsidR="00E81F3B" w:rsidRPr="00881AC0" w:rsidRDefault="00E81F3B" w:rsidP="00E81F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3CFFE4F" w14:textId="77777777" w:rsidR="00E81F3B" w:rsidRPr="00881AC0" w:rsidRDefault="00E81F3B" w:rsidP="00E81F3B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  <w:lang w:bidi="ar-SA"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خود آزمون به عنوان یک غربالگری می تواند باشد</w:t>
            </w:r>
          </w:p>
        </w:tc>
      </w:tr>
      <w:tr w:rsidR="00881AC0" w:rsidRPr="00881AC0" w14:paraId="0D7B4498" w14:textId="77777777" w:rsidTr="00E81F3B">
        <w:trPr>
          <w:cantSplit/>
        </w:trPr>
        <w:tc>
          <w:tcPr>
            <w:tcW w:w="794" w:type="dxa"/>
          </w:tcPr>
          <w:p w14:paraId="6C755926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CE9E549" w14:textId="77777777" w:rsidR="00E81F3B" w:rsidRPr="00881AC0" w:rsidRDefault="00E81F3B" w:rsidP="00E81F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40E23AB" w14:textId="77777777" w:rsidR="00E81F3B" w:rsidRPr="00881AC0" w:rsidRDefault="00E81F3B" w:rsidP="00E81F3B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  <w:lang w:bidi="ar-SA"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خود آزمون به عنوان آزمون صفر محسوب میشود</w:t>
            </w:r>
          </w:p>
        </w:tc>
      </w:tr>
      <w:tr w:rsidR="00881AC0" w:rsidRPr="00881AC0" w14:paraId="24F6AC36" w14:textId="77777777" w:rsidTr="00E81F3B">
        <w:trPr>
          <w:cantSplit/>
        </w:trPr>
        <w:tc>
          <w:tcPr>
            <w:tcW w:w="794" w:type="dxa"/>
          </w:tcPr>
          <w:p w14:paraId="4D033D28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04DFB61" w14:textId="77777777" w:rsidR="00E81F3B" w:rsidRPr="00881AC0" w:rsidRDefault="00E81F3B" w:rsidP="00E81F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AB17588" w14:textId="77777777" w:rsidR="00E81F3B" w:rsidRPr="00881AC0" w:rsidRDefault="00E81F3B" w:rsidP="00E81F3B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سیاست کشورمان ایران ، خود آزمون </w:t>
            </w:r>
            <w:r w:rsidRPr="00881AC0">
              <w:rPr>
                <w:rFonts w:asciiTheme="majorBidi" w:hAnsiTheme="majorBidi" w:cs="B Nazanin"/>
                <w:bCs w:val="0"/>
                <w:color w:val="000000" w:themeColor="text1"/>
              </w:rPr>
              <w:t>HIV</w:t>
            </w:r>
            <w:r w:rsidRPr="00881AC0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 </w:t>
            </w: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با رویکرد حمایت شده می باشد </w:t>
            </w:r>
          </w:p>
        </w:tc>
      </w:tr>
      <w:tr w:rsidR="00E81F3B" w:rsidRPr="00881AC0" w14:paraId="2C321571" w14:textId="77777777" w:rsidTr="00E81F3B">
        <w:trPr>
          <w:cantSplit/>
        </w:trPr>
        <w:tc>
          <w:tcPr>
            <w:tcW w:w="794" w:type="dxa"/>
          </w:tcPr>
          <w:p w14:paraId="26396A3C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3AD58BE" w14:textId="77777777" w:rsidR="00E81F3B" w:rsidRPr="00881AC0" w:rsidRDefault="00E81F3B" w:rsidP="00E81F3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Fonts w:asciiTheme="majorBidi" w:hAnsiTheme="majorBidi" w:cs="B Nazanin"/>
                <w:color w:val="000000" w:themeColor="text1"/>
                <w:rtl/>
              </w:rPr>
              <w:t>مشاوره و تشخ</w:t>
            </w:r>
            <w:r w:rsidRPr="00881AC0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881AC0">
              <w:rPr>
                <w:rFonts w:asciiTheme="majorBidi" w:hAnsiTheme="majorBidi" w:cs="B Nazanin" w:hint="eastAsia"/>
                <w:color w:val="000000" w:themeColor="text1"/>
                <w:rtl/>
              </w:rPr>
              <w:t>ص</w:t>
            </w:r>
            <w:r w:rsidRPr="00881AC0">
              <w:rPr>
                <w:rFonts w:asciiTheme="majorBidi" w:hAnsiTheme="majorBidi" w:cs="B Nazanin"/>
                <w:color w:val="000000" w:themeColor="text1"/>
              </w:rPr>
              <w:t>HIV</w:t>
            </w:r>
          </w:p>
        </w:tc>
      </w:tr>
      <w:bookmarkEnd w:id="0"/>
    </w:tbl>
    <w:p w14:paraId="186D4E2B" w14:textId="77777777" w:rsidR="00DA6CEC" w:rsidRPr="00881AC0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881AC0" w:rsidRPr="00881AC0" w14:paraId="7DAA8207" w14:textId="77777777" w:rsidTr="00E81F3B">
        <w:trPr>
          <w:cantSplit/>
        </w:trPr>
        <w:tc>
          <w:tcPr>
            <w:tcW w:w="794" w:type="dxa"/>
          </w:tcPr>
          <w:p w14:paraId="345C915A" w14:textId="77777777" w:rsidR="00E81F3B" w:rsidRPr="00881AC0" w:rsidRDefault="00E81F3B" w:rsidP="00E81F3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bookmarkStart w:id="1" w:name="_Hlk166314842"/>
          </w:p>
        </w:tc>
        <w:tc>
          <w:tcPr>
            <w:tcW w:w="9411" w:type="dxa"/>
            <w:gridSpan w:val="2"/>
          </w:tcPr>
          <w:p w14:paraId="5E40F958" w14:textId="046E8F74" w:rsidR="00E81F3B" w:rsidRPr="00881AC0" w:rsidRDefault="00E81F3B" w:rsidP="004D2A86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Fonts w:ascii="Calibri" w:hAnsi="Calibri" w:cs="B Nazanin" w:hint="cs"/>
                <w:b/>
                <w:color w:val="000000" w:themeColor="text1"/>
                <w:rtl/>
              </w:rPr>
              <w:t xml:space="preserve">نام آزمون: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مشاوره و تشخ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ص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HIV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-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مد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ر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ت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مراقبت و درمان افراد مبتلا به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-HIV/AIDS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مد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ر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ت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مراقبت و درمان افراد عفونت همزمان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 HIV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و سل</w:t>
            </w:r>
          </w:p>
        </w:tc>
      </w:tr>
      <w:tr w:rsidR="00881AC0" w:rsidRPr="00881AC0" w14:paraId="4404C63C" w14:textId="77777777" w:rsidTr="00E81F3B">
        <w:trPr>
          <w:cantSplit/>
        </w:trPr>
        <w:tc>
          <w:tcPr>
            <w:tcW w:w="794" w:type="dxa"/>
          </w:tcPr>
          <w:p w14:paraId="114B3750" w14:textId="35536128" w:rsidR="00E81F3B" w:rsidRPr="00881AC0" w:rsidRDefault="00E81F3B" w:rsidP="00E81F3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D95B9C7" w14:textId="6A331B39" w:rsidR="00E81F3B" w:rsidRPr="00881AC0" w:rsidRDefault="00E81F3B" w:rsidP="002A67CB">
            <w:pPr>
              <w:pStyle w:val="a0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کدامیک از موارد زیر جزو </w:t>
            </w:r>
            <w:r w:rsidR="002A67CB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مهمترین عوارض </w:t>
            </w: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 </w:t>
            </w:r>
            <w:r w:rsidR="002A67CB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عفونت </w:t>
            </w:r>
            <w:r w:rsidR="002A67CB" w:rsidRPr="002A67CB">
              <w:rPr>
                <w:rFonts w:ascii="Calibri" w:eastAsia="Calibri" w:hAnsi="Calibri" w:cs="B Nazanin"/>
                <w:b/>
                <w:color w:val="000000" w:themeColor="text1"/>
                <w:lang w:bidi="ar-SA"/>
              </w:rPr>
              <w:t>HIV</w:t>
            </w:r>
            <w:r w:rsidR="002A67CB" w:rsidRPr="002A67CB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 </w:t>
            </w:r>
            <w:r w:rsidR="002A67CB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 </w:t>
            </w: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می باشد</w:t>
            </w: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؟</w:t>
            </w:r>
          </w:p>
        </w:tc>
      </w:tr>
      <w:tr w:rsidR="00881AC0" w:rsidRPr="00881AC0" w14:paraId="3896C3FD" w14:textId="77777777" w:rsidTr="00E81F3B">
        <w:trPr>
          <w:cantSplit/>
        </w:trPr>
        <w:tc>
          <w:tcPr>
            <w:tcW w:w="794" w:type="dxa"/>
          </w:tcPr>
          <w:p w14:paraId="0635B575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57EEBD2" w14:textId="77777777" w:rsidR="00E81F3B" w:rsidRPr="00881AC0" w:rsidRDefault="00E81F3B" w:rsidP="00E81F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</w:t>
            </w:r>
            <w:r w:rsidRPr="005F1717">
              <w:rPr>
                <w:rStyle w:val="StyleComplexNazanin"/>
                <w:rFonts w:asciiTheme="majorBidi" w:hAnsiTheme="majorBidi" w:cs="B Nazanin"/>
                <w:color w:val="000000" w:themeColor="text1"/>
                <w:highlight w:val="yellow"/>
                <w:rtl/>
                <w:lang w:bidi="fa-IR"/>
              </w:rPr>
              <w:t>لف</w:t>
            </w:r>
          </w:p>
        </w:tc>
        <w:tc>
          <w:tcPr>
            <w:tcW w:w="8844" w:type="dxa"/>
          </w:tcPr>
          <w:p w14:paraId="0129B87A" w14:textId="098DEF3A" w:rsidR="00E81F3B" w:rsidRPr="00881AC0" w:rsidRDefault="002A67CB" w:rsidP="00E81F3B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</w:rPr>
            </w:pP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سل </w:t>
            </w:r>
          </w:p>
        </w:tc>
      </w:tr>
      <w:tr w:rsidR="00881AC0" w:rsidRPr="00881AC0" w14:paraId="73B212A8" w14:textId="77777777" w:rsidTr="00E81F3B">
        <w:trPr>
          <w:cantSplit/>
        </w:trPr>
        <w:tc>
          <w:tcPr>
            <w:tcW w:w="794" w:type="dxa"/>
          </w:tcPr>
          <w:p w14:paraId="0AE98613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BC93895" w14:textId="77777777" w:rsidR="00E81F3B" w:rsidRPr="00881AC0" w:rsidRDefault="00E81F3B" w:rsidP="00E81F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18C7004" w14:textId="23ED0498" w:rsidR="00E81F3B" w:rsidRPr="00881AC0" w:rsidRDefault="002A67CB" w:rsidP="00E81F3B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  <w:lang w:bidi="ar-SA"/>
              </w:rPr>
            </w:pP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سیفلیس</w:t>
            </w:r>
          </w:p>
        </w:tc>
      </w:tr>
      <w:tr w:rsidR="00881AC0" w:rsidRPr="00881AC0" w14:paraId="185B8804" w14:textId="77777777" w:rsidTr="00E81F3B">
        <w:trPr>
          <w:cantSplit/>
        </w:trPr>
        <w:tc>
          <w:tcPr>
            <w:tcW w:w="794" w:type="dxa"/>
          </w:tcPr>
          <w:p w14:paraId="1182A2A2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BA5CE08" w14:textId="77777777" w:rsidR="00E81F3B" w:rsidRPr="00881AC0" w:rsidRDefault="00E81F3B" w:rsidP="00E81F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2DDF70E" w14:textId="6D80CEF0" w:rsidR="00E81F3B" w:rsidRPr="00881AC0" w:rsidRDefault="002A67CB" w:rsidP="00E81F3B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  <w:lang w:bidi="ar-SA"/>
              </w:rPr>
            </w:pP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توکسوپلاسموزیس</w:t>
            </w:r>
          </w:p>
        </w:tc>
      </w:tr>
      <w:tr w:rsidR="00881AC0" w:rsidRPr="00881AC0" w14:paraId="76CEF3E8" w14:textId="77777777" w:rsidTr="00E81F3B">
        <w:trPr>
          <w:cantSplit/>
        </w:trPr>
        <w:tc>
          <w:tcPr>
            <w:tcW w:w="794" w:type="dxa"/>
          </w:tcPr>
          <w:p w14:paraId="0A7DB037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2DDDF49" w14:textId="77777777" w:rsidR="00E81F3B" w:rsidRPr="00881AC0" w:rsidRDefault="00E81F3B" w:rsidP="00E81F3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4CBBAED" w14:textId="0246DA0D" w:rsidR="00E81F3B" w:rsidRPr="00881AC0" w:rsidRDefault="002A67CB" w:rsidP="00E81F3B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</w:rPr>
            </w:pP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هیچکدام</w:t>
            </w:r>
          </w:p>
        </w:tc>
      </w:tr>
      <w:tr w:rsidR="00E81F3B" w:rsidRPr="00881AC0" w14:paraId="054AE5FC" w14:textId="77777777" w:rsidTr="00E81F3B">
        <w:trPr>
          <w:cantSplit/>
        </w:trPr>
        <w:tc>
          <w:tcPr>
            <w:tcW w:w="794" w:type="dxa"/>
          </w:tcPr>
          <w:p w14:paraId="7C6FF500" w14:textId="77777777" w:rsidR="00E81F3B" w:rsidRPr="00881AC0" w:rsidRDefault="00E81F3B" w:rsidP="00E81F3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E170C97" w14:textId="70F32D7E" w:rsidR="00E81F3B" w:rsidRPr="00881AC0" w:rsidRDefault="00227F4D" w:rsidP="00227F4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227F4D">
              <w:rPr>
                <w:rFonts w:asciiTheme="majorBidi" w:hAnsiTheme="majorBidi" w:cs="B Nazanin"/>
                <w:color w:val="000000" w:themeColor="text1"/>
                <w:rtl/>
              </w:rPr>
              <w:t>مد</w:t>
            </w:r>
            <w:r w:rsidRPr="00227F4D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227F4D">
              <w:rPr>
                <w:rFonts w:asciiTheme="majorBidi" w:hAnsiTheme="majorBidi" w:cs="B Nazanin" w:hint="eastAsia"/>
                <w:color w:val="000000" w:themeColor="text1"/>
                <w:rtl/>
              </w:rPr>
              <w:t>ر</w:t>
            </w:r>
            <w:r w:rsidRPr="00227F4D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227F4D">
              <w:rPr>
                <w:rFonts w:asciiTheme="majorBidi" w:hAnsiTheme="majorBidi" w:cs="B Nazanin" w:hint="eastAsia"/>
                <w:color w:val="000000" w:themeColor="text1"/>
                <w:rtl/>
              </w:rPr>
              <w:t>ت</w:t>
            </w:r>
            <w:r w:rsidRPr="00227F4D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227F4D"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مراقبت و درمان افراد عفونت همزمان </w:t>
            </w:r>
            <w:r w:rsidRPr="00227F4D">
              <w:rPr>
                <w:rFonts w:asciiTheme="majorBidi" w:hAnsiTheme="majorBidi" w:cs="B Nazanin"/>
                <w:color w:val="000000" w:themeColor="text1"/>
              </w:rPr>
              <w:t xml:space="preserve">  HIV</w:t>
            </w:r>
            <w:r w:rsidRPr="00227F4D">
              <w:rPr>
                <w:rFonts w:asciiTheme="majorBidi" w:hAnsiTheme="majorBidi" w:cs="B Nazanin" w:hint="cs"/>
                <w:color w:val="000000" w:themeColor="text1"/>
                <w:rtl/>
              </w:rPr>
              <w:t>و سل</w:t>
            </w:r>
          </w:p>
        </w:tc>
      </w:tr>
      <w:bookmarkEnd w:id="1"/>
    </w:tbl>
    <w:p w14:paraId="2565A208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006BA" w:rsidRPr="003006BA" w14:paraId="6675084F" w14:textId="77777777" w:rsidTr="00BD0A7A">
        <w:trPr>
          <w:cantSplit/>
        </w:trPr>
        <w:tc>
          <w:tcPr>
            <w:tcW w:w="794" w:type="dxa"/>
          </w:tcPr>
          <w:p w14:paraId="09068E4C" w14:textId="77777777" w:rsidR="003006BA" w:rsidRPr="003006BA" w:rsidRDefault="003006BA" w:rsidP="003006BA">
            <w:pPr>
              <w:pStyle w:val="a3"/>
              <w:rPr>
                <w:rFonts w:asciiTheme="majorBidi" w:hAnsiTheme="majorBidi" w:cs="B Nazanin"/>
                <w:color w:val="000000" w:themeColor="text1"/>
                <w:rtl/>
              </w:rPr>
            </w:pPr>
          </w:p>
        </w:tc>
        <w:tc>
          <w:tcPr>
            <w:tcW w:w="9411" w:type="dxa"/>
            <w:gridSpan w:val="2"/>
          </w:tcPr>
          <w:p w14:paraId="5B8DB567" w14:textId="77777777" w:rsidR="003006BA" w:rsidRPr="003006BA" w:rsidRDefault="003006BA" w:rsidP="003006BA">
            <w:pPr>
              <w:pStyle w:val="a3"/>
              <w:rPr>
                <w:rFonts w:asciiTheme="majorBidi" w:hAnsiTheme="majorBidi" w:cs="B Nazanin"/>
                <w:color w:val="000000" w:themeColor="text1"/>
                <w:rtl/>
              </w:rPr>
            </w:pPr>
            <w:r w:rsidRPr="003006BA">
              <w:rPr>
                <w:rFonts w:asciiTheme="majorBidi" w:hAnsiTheme="majorBidi" w:cs="B Nazanin" w:hint="cs"/>
                <w:b/>
                <w:color w:val="000000" w:themeColor="text1"/>
                <w:rtl/>
              </w:rPr>
              <w:t xml:space="preserve">نام آزمون: </w:t>
            </w:r>
            <w:r w:rsidRPr="003006BA">
              <w:rPr>
                <w:rFonts w:asciiTheme="majorBidi" w:hAnsiTheme="majorBidi" w:cs="B Nazanin"/>
                <w:color w:val="000000" w:themeColor="text1"/>
                <w:rtl/>
              </w:rPr>
              <w:t>مشاوره و تشخ</w:t>
            </w:r>
            <w:r w:rsidRPr="003006BA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3006BA">
              <w:rPr>
                <w:rFonts w:asciiTheme="majorBidi" w:hAnsiTheme="majorBidi" w:cs="B Nazanin" w:hint="eastAsia"/>
                <w:color w:val="000000" w:themeColor="text1"/>
                <w:rtl/>
              </w:rPr>
              <w:t>ص</w:t>
            </w:r>
            <w:r w:rsidRPr="003006BA">
              <w:rPr>
                <w:rFonts w:asciiTheme="majorBidi" w:hAnsiTheme="majorBidi" w:cs="B Nazanin"/>
                <w:color w:val="000000" w:themeColor="text1"/>
              </w:rPr>
              <w:t xml:space="preserve"> HIV</w:t>
            </w:r>
            <w:r w:rsidRPr="003006BA"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3006BA">
              <w:rPr>
                <w:rFonts w:asciiTheme="majorBidi" w:hAnsiTheme="majorBidi" w:cs="B Nazanin"/>
                <w:color w:val="000000" w:themeColor="text1"/>
                <w:rtl/>
              </w:rPr>
              <w:t>-</w:t>
            </w:r>
            <w:r w:rsidRPr="003006BA"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 </w:t>
            </w:r>
            <w:r w:rsidRPr="003006BA">
              <w:rPr>
                <w:rFonts w:asciiTheme="majorBidi" w:hAnsiTheme="majorBidi" w:cs="B Nazanin"/>
                <w:color w:val="000000" w:themeColor="text1"/>
                <w:rtl/>
              </w:rPr>
              <w:t>مد</w:t>
            </w:r>
            <w:r w:rsidRPr="003006BA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3006BA">
              <w:rPr>
                <w:rFonts w:asciiTheme="majorBidi" w:hAnsiTheme="majorBidi" w:cs="B Nazanin" w:hint="eastAsia"/>
                <w:color w:val="000000" w:themeColor="text1"/>
                <w:rtl/>
              </w:rPr>
              <w:t>ر</w:t>
            </w:r>
            <w:r w:rsidRPr="003006BA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3006BA">
              <w:rPr>
                <w:rFonts w:asciiTheme="majorBidi" w:hAnsiTheme="majorBidi" w:cs="B Nazanin" w:hint="eastAsia"/>
                <w:color w:val="000000" w:themeColor="text1"/>
                <w:rtl/>
              </w:rPr>
              <w:t>ت</w:t>
            </w:r>
            <w:r w:rsidRPr="003006BA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3006BA">
              <w:rPr>
                <w:rFonts w:asciiTheme="majorBidi" w:hAnsiTheme="majorBidi" w:cs="B Nazanin" w:hint="cs"/>
                <w:color w:val="000000" w:themeColor="text1"/>
                <w:rtl/>
              </w:rPr>
              <w:t>مراقبت و درمان افراد مبتلا به</w:t>
            </w:r>
            <w:r w:rsidRPr="003006BA">
              <w:rPr>
                <w:rFonts w:asciiTheme="majorBidi" w:hAnsiTheme="majorBidi" w:cs="B Nazanin"/>
                <w:color w:val="000000" w:themeColor="text1"/>
              </w:rPr>
              <w:t xml:space="preserve"> -HIV/AIDS </w:t>
            </w:r>
            <w:r w:rsidRPr="003006BA">
              <w:rPr>
                <w:rFonts w:asciiTheme="majorBidi" w:hAnsiTheme="majorBidi" w:cs="B Nazanin"/>
                <w:color w:val="000000" w:themeColor="text1"/>
                <w:rtl/>
              </w:rPr>
              <w:t>مد</w:t>
            </w:r>
            <w:r w:rsidRPr="003006BA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3006BA">
              <w:rPr>
                <w:rFonts w:asciiTheme="majorBidi" w:hAnsiTheme="majorBidi" w:cs="B Nazanin" w:hint="eastAsia"/>
                <w:color w:val="000000" w:themeColor="text1"/>
                <w:rtl/>
              </w:rPr>
              <w:t>ر</w:t>
            </w:r>
            <w:r w:rsidRPr="003006BA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3006BA">
              <w:rPr>
                <w:rFonts w:asciiTheme="majorBidi" w:hAnsiTheme="majorBidi" w:cs="B Nazanin" w:hint="eastAsia"/>
                <w:color w:val="000000" w:themeColor="text1"/>
                <w:rtl/>
              </w:rPr>
              <w:t>ت</w:t>
            </w:r>
            <w:r w:rsidRPr="003006BA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3006BA"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مراقبت و درمان افراد عفونت همزمان </w:t>
            </w:r>
            <w:r w:rsidRPr="003006BA">
              <w:rPr>
                <w:rFonts w:asciiTheme="majorBidi" w:hAnsiTheme="majorBidi" w:cs="B Nazanin"/>
                <w:color w:val="000000" w:themeColor="text1"/>
              </w:rPr>
              <w:t xml:space="preserve">  HIV</w:t>
            </w:r>
            <w:r w:rsidRPr="003006BA">
              <w:rPr>
                <w:rFonts w:asciiTheme="majorBidi" w:hAnsiTheme="majorBidi" w:cs="B Nazanin" w:hint="cs"/>
                <w:color w:val="000000" w:themeColor="text1"/>
                <w:rtl/>
              </w:rPr>
              <w:t>و سل</w:t>
            </w:r>
          </w:p>
        </w:tc>
      </w:tr>
      <w:tr w:rsidR="003006BA" w:rsidRPr="003006BA" w14:paraId="7D1FD99D" w14:textId="77777777" w:rsidTr="00BD0A7A">
        <w:trPr>
          <w:cantSplit/>
        </w:trPr>
        <w:tc>
          <w:tcPr>
            <w:tcW w:w="794" w:type="dxa"/>
          </w:tcPr>
          <w:p w14:paraId="32CC9B03" w14:textId="5FA76ED2" w:rsidR="003006BA" w:rsidRPr="003006BA" w:rsidRDefault="003006BA" w:rsidP="003006BA">
            <w:pPr>
              <w:pStyle w:val="a3"/>
              <w:rPr>
                <w:rFonts w:asciiTheme="majorBidi" w:hAnsiTheme="majorBidi" w:cs="B Nazanin"/>
                <w:color w:val="000000" w:themeColor="text1"/>
                <w:rtl/>
              </w:rPr>
            </w:pPr>
          </w:p>
        </w:tc>
        <w:tc>
          <w:tcPr>
            <w:tcW w:w="9411" w:type="dxa"/>
            <w:gridSpan w:val="2"/>
          </w:tcPr>
          <w:p w14:paraId="6E639389" w14:textId="7B95ACB0" w:rsidR="003006BA" w:rsidRPr="003006BA" w:rsidRDefault="003006BA" w:rsidP="003006BA">
            <w:pPr>
              <w:pStyle w:val="a3"/>
              <w:rPr>
                <w:rFonts w:asciiTheme="majorBidi" w:hAnsiTheme="majorBidi" w:cs="B Nazanin"/>
                <w:color w:val="000000" w:themeColor="text1"/>
                <w:rtl/>
              </w:rPr>
            </w:pPr>
            <w:r w:rsidRPr="003006BA">
              <w:rPr>
                <w:rFonts w:asciiTheme="majorBidi" w:hAnsiTheme="majorBidi" w:cs="B Nazanin" w:hint="cs"/>
                <w:b/>
                <w:color w:val="000000" w:themeColor="text1"/>
                <w:rtl/>
              </w:rPr>
              <w:t xml:space="preserve">کدامیک </w:t>
            </w:r>
            <w:r w:rsidRPr="003006BA">
              <w:rPr>
                <w:rFonts w:asciiTheme="majorBidi" w:hAnsiTheme="majorBidi" w:cs="B Nazanin"/>
                <w:b/>
                <w:color w:val="000000" w:themeColor="text1"/>
                <w:rtl/>
              </w:rPr>
              <w:t xml:space="preserve">مهمترین عامل مرگ و میر در </w:t>
            </w:r>
            <w:r w:rsidRPr="003006BA">
              <w:rPr>
                <w:rFonts w:asciiTheme="majorBidi" w:hAnsiTheme="majorBidi" w:cs="B Nazanin" w:hint="cs"/>
                <w:b/>
                <w:color w:val="000000" w:themeColor="text1"/>
                <w:rtl/>
              </w:rPr>
              <w:t xml:space="preserve">مبتلایان </w:t>
            </w:r>
            <w:r w:rsidRPr="003006BA">
              <w:rPr>
                <w:rFonts w:asciiTheme="majorBidi" w:hAnsiTheme="majorBidi" w:cs="B Nazanin" w:hint="cs"/>
                <w:b/>
                <w:color w:val="000000" w:themeColor="text1"/>
                <w:rtl/>
                <w:lang w:bidi="ar-SA"/>
              </w:rPr>
              <w:t xml:space="preserve">عفونت </w:t>
            </w:r>
            <w:r w:rsidRPr="003006BA">
              <w:rPr>
                <w:rFonts w:asciiTheme="majorBidi" w:hAnsiTheme="majorBidi" w:cs="B Nazanin"/>
                <w:b/>
                <w:color w:val="000000" w:themeColor="text1"/>
                <w:lang w:bidi="ar-SA"/>
              </w:rPr>
              <w:t>HIV</w:t>
            </w:r>
            <w:r w:rsidRPr="003006BA">
              <w:rPr>
                <w:rFonts w:asciiTheme="majorBidi" w:hAnsiTheme="majorBidi" w:cs="B Nazanin"/>
                <w:b/>
                <w:color w:val="000000" w:themeColor="text1"/>
                <w:rtl/>
              </w:rPr>
              <w:t xml:space="preserve"> می باش</w:t>
            </w:r>
            <w:r w:rsidRPr="003006BA">
              <w:rPr>
                <w:rFonts w:asciiTheme="majorBidi" w:hAnsiTheme="majorBidi" w:cs="B Nazanin" w:hint="cs"/>
                <w:b/>
                <w:color w:val="000000" w:themeColor="text1"/>
                <w:rtl/>
              </w:rPr>
              <w:t>د ؟</w:t>
            </w:r>
          </w:p>
        </w:tc>
      </w:tr>
      <w:tr w:rsidR="003006BA" w:rsidRPr="003006BA" w14:paraId="67FBDD1D" w14:textId="77777777" w:rsidTr="00BD0A7A">
        <w:trPr>
          <w:cantSplit/>
        </w:trPr>
        <w:tc>
          <w:tcPr>
            <w:tcW w:w="794" w:type="dxa"/>
          </w:tcPr>
          <w:p w14:paraId="49EC5D23" w14:textId="77777777" w:rsidR="003006BA" w:rsidRPr="003006BA" w:rsidRDefault="003006BA" w:rsidP="003006BA">
            <w:pPr>
              <w:pStyle w:val="a3"/>
              <w:rPr>
                <w:rFonts w:asciiTheme="majorBidi" w:hAnsiTheme="majorBidi" w:cs="B Nazanin"/>
                <w:color w:val="000000" w:themeColor="text1"/>
                <w:rtl/>
              </w:rPr>
            </w:pPr>
          </w:p>
        </w:tc>
        <w:tc>
          <w:tcPr>
            <w:tcW w:w="567" w:type="dxa"/>
          </w:tcPr>
          <w:p w14:paraId="0BBDE05C" w14:textId="77777777" w:rsidR="003006BA" w:rsidRPr="005F1717" w:rsidRDefault="003006BA" w:rsidP="003006BA">
            <w:pPr>
              <w:pStyle w:val="a3"/>
              <w:rPr>
                <w:rFonts w:asciiTheme="majorBidi" w:hAnsiTheme="majorBidi" w:cs="B Nazanin"/>
                <w:b/>
                <w:color w:val="000000" w:themeColor="text1"/>
                <w:highlight w:val="yellow"/>
                <w:rtl/>
              </w:rPr>
            </w:pPr>
            <w:r w:rsidRPr="005F1717">
              <w:rPr>
                <w:rFonts w:asciiTheme="majorBidi" w:hAnsiTheme="majorBidi" w:cs="B Nazanin"/>
                <w:b/>
                <w:color w:val="000000" w:themeColor="text1"/>
                <w:highlight w:val="yellow"/>
                <w:rtl/>
              </w:rPr>
              <w:t>الف</w:t>
            </w:r>
          </w:p>
        </w:tc>
        <w:tc>
          <w:tcPr>
            <w:tcW w:w="8844" w:type="dxa"/>
          </w:tcPr>
          <w:p w14:paraId="0E54D855" w14:textId="1A388E64" w:rsidR="003006BA" w:rsidRPr="003006BA" w:rsidRDefault="003006BA" w:rsidP="003006BA">
            <w:pPr>
              <w:pStyle w:val="a3"/>
              <w:rPr>
                <w:rFonts w:asciiTheme="majorBidi" w:hAnsiTheme="majorBidi" w:cs="B Nazanin"/>
                <w:b/>
                <w:color w:val="000000" w:themeColor="text1"/>
                <w:rtl/>
              </w:rPr>
            </w:pP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 xml:space="preserve">سل </w:t>
            </w:r>
          </w:p>
        </w:tc>
      </w:tr>
      <w:tr w:rsidR="003006BA" w:rsidRPr="003006BA" w14:paraId="3E1B6CCB" w14:textId="77777777" w:rsidTr="00BD0A7A">
        <w:trPr>
          <w:cantSplit/>
        </w:trPr>
        <w:tc>
          <w:tcPr>
            <w:tcW w:w="794" w:type="dxa"/>
          </w:tcPr>
          <w:p w14:paraId="445E9021" w14:textId="77777777" w:rsidR="003006BA" w:rsidRPr="003006BA" w:rsidRDefault="003006BA" w:rsidP="003006BA">
            <w:pPr>
              <w:pStyle w:val="a3"/>
              <w:rPr>
                <w:rFonts w:asciiTheme="majorBidi" w:hAnsiTheme="majorBidi" w:cs="B Nazanin"/>
                <w:color w:val="000000" w:themeColor="text1"/>
                <w:rtl/>
              </w:rPr>
            </w:pPr>
          </w:p>
        </w:tc>
        <w:tc>
          <w:tcPr>
            <w:tcW w:w="567" w:type="dxa"/>
          </w:tcPr>
          <w:p w14:paraId="7ACC1FB8" w14:textId="77777777" w:rsidR="003006BA" w:rsidRPr="003006BA" w:rsidRDefault="003006BA" w:rsidP="003006BA">
            <w:pPr>
              <w:pStyle w:val="a3"/>
              <w:rPr>
                <w:rFonts w:asciiTheme="majorBidi" w:hAnsiTheme="majorBidi" w:cs="B Nazanin"/>
                <w:b/>
                <w:color w:val="000000" w:themeColor="text1"/>
                <w:rtl/>
              </w:rPr>
            </w:pPr>
            <w:r w:rsidRPr="003006BA">
              <w:rPr>
                <w:rFonts w:asciiTheme="majorBidi" w:hAnsiTheme="majorBidi" w:cs="B Nazanin"/>
                <w:b/>
                <w:color w:val="000000" w:themeColor="text1"/>
                <w:rtl/>
              </w:rPr>
              <w:t>ب</w:t>
            </w:r>
          </w:p>
        </w:tc>
        <w:tc>
          <w:tcPr>
            <w:tcW w:w="8844" w:type="dxa"/>
          </w:tcPr>
          <w:p w14:paraId="03E9DEF7" w14:textId="2E98E715" w:rsidR="003006BA" w:rsidRPr="003006BA" w:rsidRDefault="003006BA" w:rsidP="003006BA">
            <w:pPr>
              <w:pStyle w:val="a3"/>
              <w:rPr>
                <w:rFonts w:asciiTheme="majorBidi" w:hAnsiTheme="majorBidi" w:cs="B Nazanin"/>
                <w:b/>
                <w:color w:val="000000" w:themeColor="text1"/>
                <w:rtl/>
                <w:lang w:bidi="ar-SA"/>
              </w:rPr>
            </w:pP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سرطان</w:t>
            </w:r>
            <w:r w:rsidR="00C02CE5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 xml:space="preserve"> </w:t>
            </w:r>
            <w:r w:rsidR="00C02CE5">
              <w:rPr>
                <w:rFonts w:asciiTheme="majorBidi" w:hAnsiTheme="majorBidi" w:cs="B Nazanin" w:hint="cs"/>
                <w:b/>
                <w:color w:val="000000" w:themeColor="text1"/>
                <w:rtl/>
                <w:lang w:bidi="ar-SA"/>
              </w:rPr>
              <w:t>خون</w:t>
            </w:r>
          </w:p>
        </w:tc>
      </w:tr>
      <w:tr w:rsidR="003006BA" w:rsidRPr="003006BA" w14:paraId="72FAB6B7" w14:textId="77777777" w:rsidTr="00BD0A7A">
        <w:trPr>
          <w:cantSplit/>
        </w:trPr>
        <w:tc>
          <w:tcPr>
            <w:tcW w:w="794" w:type="dxa"/>
          </w:tcPr>
          <w:p w14:paraId="3D297107" w14:textId="77777777" w:rsidR="003006BA" w:rsidRPr="003006BA" w:rsidRDefault="003006BA" w:rsidP="003006BA">
            <w:pPr>
              <w:pStyle w:val="a3"/>
              <w:rPr>
                <w:rFonts w:asciiTheme="majorBidi" w:hAnsiTheme="majorBidi" w:cs="B Nazanin"/>
                <w:color w:val="000000" w:themeColor="text1"/>
                <w:rtl/>
              </w:rPr>
            </w:pPr>
          </w:p>
        </w:tc>
        <w:tc>
          <w:tcPr>
            <w:tcW w:w="567" w:type="dxa"/>
          </w:tcPr>
          <w:p w14:paraId="79E1E5BE" w14:textId="77777777" w:rsidR="003006BA" w:rsidRPr="003006BA" w:rsidRDefault="003006BA" w:rsidP="003006BA">
            <w:pPr>
              <w:pStyle w:val="a3"/>
              <w:rPr>
                <w:rFonts w:asciiTheme="majorBidi" w:hAnsiTheme="majorBidi" w:cs="B Nazanin"/>
                <w:b/>
                <w:color w:val="000000" w:themeColor="text1"/>
                <w:rtl/>
              </w:rPr>
            </w:pPr>
            <w:r w:rsidRPr="003006BA">
              <w:rPr>
                <w:rFonts w:asciiTheme="majorBidi" w:hAnsiTheme="majorBidi" w:cs="B Nazanin"/>
                <w:b/>
                <w:color w:val="000000" w:themeColor="text1"/>
                <w:rtl/>
              </w:rPr>
              <w:t>ج</w:t>
            </w:r>
          </w:p>
        </w:tc>
        <w:tc>
          <w:tcPr>
            <w:tcW w:w="8844" w:type="dxa"/>
          </w:tcPr>
          <w:p w14:paraId="6A379FCF" w14:textId="490DB9AC" w:rsidR="003006BA" w:rsidRPr="003006BA" w:rsidRDefault="00C02CE5" w:rsidP="003006BA">
            <w:pPr>
              <w:pStyle w:val="a3"/>
              <w:rPr>
                <w:rFonts w:asciiTheme="majorBidi" w:hAnsiTheme="majorBidi" w:cs="B Nazanin"/>
                <w:b/>
                <w:color w:val="000000" w:themeColor="text1"/>
                <w:rtl/>
                <w:lang w:bidi="ar-SA"/>
              </w:rPr>
            </w:pP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اسهال خونی</w:t>
            </w:r>
          </w:p>
        </w:tc>
      </w:tr>
      <w:tr w:rsidR="003006BA" w:rsidRPr="003006BA" w14:paraId="0E59A47D" w14:textId="77777777" w:rsidTr="00BD0A7A">
        <w:trPr>
          <w:cantSplit/>
        </w:trPr>
        <w:tc>
          <w:tcPr>
            <w:tcW w:w="794" w:type="dxa"/>
          </w:tcPr>
          <w:p w14:paraId="1740879D" w14:textId="77777777" w:rsidR="003006BA" w:rsidRPr="003006BA" w:rsidRDefault="003006BA" w:rsidP="003006BA">
            <w:pPr>
              <w:pStyle w:val="a3"/>
              <w:rPr>
                <w:rFonts w:asciiTheme="majorBidi" w:hAnsiTheme="majorBidi" w:cs="B Nazanin"/>
                <w:color w:val="000000" w:themeColor="text1"/>
                <w:rtl/>
              </w:rPr>
            </w:pPr>
          </w:p>
        </w:tc>
        <w:tc>
          <w:tcPr>
            <w:tcW w:w="567" w:type="dxa"/>
          </w:tcPr>
          <w:p w14:paraId="219F52B3" w14:textId="77777777" w:rsidR="003006BA" w:rsidRPr="003006BA" w:rsidRDefault="003006BA" w:rsidP="003006BA">
            <w:pPr>
              <w:pStyle w:val="a3"/>
              <w:rPr>
                <w:rFonts w:asciiTheme="majorBidi" w:hAnsiTheme="majorBidi" w:cs="B Nazanin"/>
                <w:b/>
                <w:color w:val="000000" w:themeColor="text1"/>
                <w:rtl/>
              </w:rPr>
            </w:pPr>
            <w:r w:rsidRPr="003006BA">
              <w:rPr>
                <w:rFonts w:asciiTheme="majorBidi" w:hAnsiTheme="majorBidi" w:cs="B Nazanin"/>
                <w:b/>
                <w:color w:val="000000" w:themeColor="text1"/>
                <w:rtl/>
              </w:rPr>
              <w:t>د</w:t>
            </w:r>
          </w:p>
        </w:tc>
        <w:tc>
          <w:tcPr>
            <w:tcW w:w="8844" w:type="dxa"/>
          </w:tcPr>
          <w:p w14:paraId="78346D7F" w14:textId="6CCB39B8" w:rsidR="003006BA" w:rsidRPr="003006BA" w:rsidRDefault="003006BA" w:rsidP="003006BA">
            <w:pPr>
              <w:pStyle w:val="a3"/>
              <w:rPr>
                <w:rFonts w:asciiTheme="majorBidi" w:hAnsiTheme="majorBidi" w:cs="B Nazanin"/>
                <w:b/>
                <w:color w:val="000000" w:themeColor="text1"/>
                <w:rtl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هیچکدام</w:t>
            </w:r>
          </w:p>
        </w:tc>
      </w:tr>
      <w:tr w:rsidR="003006BA" w:rsidRPr="003006BA" w14:paraId="2B79ECB5" w14:textId="77777777" w:rsidTr="00BD0A7A">
        <w:trPr>
          <w:cantSplit/>
        </w:trPr>
        <w:tc>
          <w:tcPr>
            <w:tcW w:w="794" w:type="dxa"/>
          </w:tcPr>
          <w:p w14:paraId="200812EC" w14:textId="77777777" w:rsidR="003006BA" w:rsidRPr="003006BA" w:rsidRDefault="003006BA" w:rsidP="003006BA">
            <w:pPr>
              <w:pStyle w:val="a3"/>
              <w:rPr>
                <w:rFonts w:asciiTheme="majorBidi" w:hAnsiTheme="majorBidi" w:cs="B Nazanin"/>
                <w:color w:val="000000" w:themeColor="text1"/>
                <w:rtl/>
              </w:rPr>
            </w:pPr>
            <w:r w:rsidRPr="003006BA">
              <w:rPr>
                <w:rFonts w:asciiTheme="majorBidi" w:hAnsiTheme="majorBidi" w:cs="B Nazanin" w:hint="cs"/>
                <w:color w:val="000000" w:themeColor="text1"/>
                <w:rtl/>
              </w:rPr>
              <w:t>منبع:</w:t>
            </w:r>
          </w:p>
        </w:tc>
        <w:tc>
          <w:tcPr>
            <w:tcW w:w="9411" w:type="dxa"/>
            <w:gridSpan w:val="2"/>
          </w:tcPr>
          <w:p w14:paraId="70CAB475" w14:textId="748B93A9" w:rsidR="003006BA" w:rsidRPr="003006BA" w:rsidRDefault="003006BA" w:rsidP="003006BA">
            <w:pPr>
              <w:pStyle w:val="a3"/>
              <w:rPr>
                <w:rFonts w:asciiTheme="majorBidi" w:hAnsiTheme="majorBidi" w:cs="B Nazanin"/>
                <w:color w:val="000000" w:themeColor="text1"/>
                <w:rtl/>
              </w:rPr>
            </w:pPr>
            <w:r w:rsidRPr="003006BA">
              <w:rPr>
                <w:rFonts w:asciiTheme="majorBidi" w:hAnsiTheme="majorBidi" w:cs="B Nazanin"/>
                <w:color w:val="000000" w:themeColor="text1"/>
                <w:rtl/>
              </w:rPr>
              <w:t>مد</w:t>
            </w:r>
            <w:r w:rsidRPr="003006BA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3006BA">
              <w:rPr>
                <w:rFonts w:asciiTheme="majorBidi" w:hAnsiTheme="majorBidi" w:cs="B Nazanin" w:hint="eastAsia"/>
                <w:color w:val="000000" w:themeColor="text1"/>
                <w:rtl/>
              </w:rPr>
              <w:t>ر</w:t>
            </w:r>
            <w:r w:rsidRPr="003006BA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3006BA">
              <w:rPr>
                <w:rFonts w:asciiTheme="majorBidi" w:hAnsiTheme="majorBidi" w:cs="B Nazanin" w:hint="eastAsia"/>
                <w:color w:val="000000" w:themeColor="text1"/>
                <w:rtl/>
              </w:rPr>
              <w:t>ت</w:t>
            </w:r>
            <w:r w:rsidRPr="003006BA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3006BA"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مراقبت و درمان افراد عفونت همزمان </w:t>
            </w:r>
            <w:r w:rsidRPr="003006BA">
              <w:rPr>
                <w:rFonts w:asciiTheme="majorBidi" w:hAnsiTheme="majorBidi" w:cs="B Nazanin"/>
                <w:color w:val="000000" w:themeColor="text1"/>
              </w:rPr>
              <w:t xml:space="preserve">  HIV</w:t>
            </w:r>
            <w:r w:rsidRPr="003006BA">
              <w:rPr>
                <w:rFonts w:asciiTheme="majorBidi" w:hAnsiTheme="majorBidi" w:cs="B Nazanin" w:hint="cs"/>
                <w:color w:val="000000" w:themeColor="text1"/>
                <w:rtl/>
              </w:rPr>
              <w:t>و سل</w:t>
            </w:r>
          </w:p>
        </w:tc>
      </w:tr>
    </w:tbl>
    <w:p w14:paraId="467EA8A2" w14:textId="77777777" w:rsidR="003006BA" w:rsidRDefault="003006BA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p w14:paraId="3092A0CE" w14:textId="77777777" w:rsidR="003006BA" w:rsidRDefault="003006BA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p w14:paraId="3B2ACFED" w14:textId="77777777" w:rsidR="003006BA" w:rsidRDefault="003006BA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p w14:paraId="272E9952" w14:textId="77777777" w:rsidR="003006BA" w:rsidRPr="00881AC0" w:rsidRDefault="003006BA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p w14:paraId="65114A9E" w14:textId="77777777" w:rsidR="00DA6CEC" w:rsidRPr="00881AC0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p w14:paraId="63688376" w14:textId="77777777" w:rsidR="00847B11" w:rsidRPr="00881AC0" w:rsidRDefault="00847B11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881AC0" w:rsidRPr="00881AC0" w14:paraId="750B98C2" w14:textId="77777777" w:rsidTr="00D91DE8">
        <w:trPr>
          <w:cantSplit/>
        </w:trPr>
        <w:tc>
          <w:tcPr>
            <w:tcW w:w="794" w:type="dxa"/>
          </w:tcPr>
          <w:p w14:paraId="3B882D92" w14:textId="77777777" w:rsidR="00D91DE8" w:rsidRPr="00881AC0" w:rsidRDefault="00D91DE8" w:rsidP="00D91DE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248FC7F" w14:textId="058D737A" w:rsidR="00D91DE8" w:rsidRPr="00881AC0" w:rsidRDefault="00D91DE8" w:rsidP="004D2A86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Fonts w:ascii="Calibri" w:hAnsi="Calibri" w:cs="B Nazanin" w:hint="cs"/>
                <w:b/>
                <w:color w:val="000000" w:themeColor="text1"/>
                <w:rtl/>
              </w:rPr>
              <w:t xml:space="preserve">نام آزمون: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مشاوره و تشخ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ص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HIV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-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مد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ر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ت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مراقبت و درمان افراد مبتلا به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-HIV/AIDS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مد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ر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ت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مراقبت و درمان افراد عفونت همزمان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 HIV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و سل</w:t>
            </w:r>
          </w:p>
        </w:tc>
      </w:tr>
      <w:tr w:rsidR="00881AC0" w:rsidRPr="00881AC0" w14:paraId="222648EB" w14:textId="77777777" w:rsidTr="00D91DE8">
        <w:trPr>
          <w:cantSplit/>
        </w:trPr>
        <w:tc>
          <w:tcPr>
            <w:tcW w:w="794" w:type="dxa"/>
          </w:tcPr>
          <w:p w14:paraId="58F037CC" w14:textId="45BC30C2" w:rsidR="00D91DE8" w:rsidRPr="00881AC0" w:rsidRDefault="00D91DE8" w:rsidP="00D91DE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299678D" w14:textId="1BAC469B" w:rsidR="00D91DE8" w:rsidRPr="00881AC0" w:rsidRDefault="00D91DE8" w:rsidP="00D91DE8">
            <w:pPr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Fonts w:eastAsia="Calibri" w:cs="B Nazanin" w:hint="cs"/>
                <w:b/>
                <w:bCs/>
                <w:color w:val="000000" w:themeColor="text1"/>
                <w:rtl/>
                <w:lang w:bidi="ar-SA"/>
              </w:rPr>
              <w:t xml:space="preserve">کدامیک از موارد زیر </w:t>
            </w:r>
            <w:r w:rsidR="007F139B">
              <w:rPr>
                <w:rFonts w:eastAsia="Calibri" w:cs="B Nazanin" w:hint="cs"/>
                <w:b/>
                <w:bCs/>
                <w:color w:val="000000" w:themeColor="text1"/>
                <w:rtl/>
                <w:lang w:bidi="ar-SA"/>
              </w:rPr>
              <w:t xml:space="preserve">صحیح </w:t>
            </w:r>
            <w:r w:rsidRPr="00881AC0">
              <w:rPr>
                <w:rFonts w:eastAsia="Calibri" w:cs="B Nazanin" w:hint="cs"/>
                <w:b/>
                <w:bCs/>
                <w:color w:val="000000" w:themeColor="text1"/>
                <w:rtl/>
                <w:lang w:bidi="ar-SA"/>
              </w:rPr>
              <w:t>می باشد</w:t>
            </w:r>
            <w:r w:rsidRPr="00881AC0">
              <w:rPr>
                <w:rFonts w:eastAsia="Calibri" w:cs="B Nazanin" w:hint="cs"/>
                <w:b/>
                <w:bCs/>
                <w:color w:val="000000" w:themeColor="text1"/>
                <w:rtl/>
              </w:rPr>
              <w:t>؟</w:t>
            </w:r>
          </w:p>
        </w:tc>
      </w:tr>
      <w:tr w:rsidR="00881AC0" w:rsidRPr="00881AC0" w14:paraId="2C56CF39" w14:textId="77777777" w:rsidTr="00D91DE8">
        <w:trPr>
          <w:cantSplit/>
        </w:trPr>
        <w:tc>
          <w:tcPr>
            <w:tcW w:w="794" w:type="dxa"/>
          </w:tcPr>
          <w:p w14:paraId="31C817CB" w14:textId="77777777" w:rsidR="00D91DE8" w:rsidRPr="00881AC0" w:rsidRDefault="00D91DE8" w:rsidP="00D91DE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44597F7" w14:textId="77777777" w:rsidR="00D91DE8" w:rsidRPr="00881AC0" w:rsidRDefault="00D91DE8" w:rsidP="00D91DE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CE3DB09" w14:textId="0F0144EA" w:rsidR="00D91DE8" w:rsidRPr="00881AC0" w:rsidRDefault="007F139B" w:rsidP="007F139B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</w:rPr>
            </w:pPr>
            <w:r w:rsidRPr="007F139B">
              <w:rPr>
                <w:rFonts w:ascii="Calibri" w:eastAsia="Calibri" w:hAnsi="Calibri" w:cs="B Nazanin"/>
                <w:b/>
                <w:color w:val="000000" w:themeColor="text1"/>
                <w:rtl/>
              </w:rPr>
              <w:t>خطر ابت</w:t>
            </w: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لا</w:t>
            </w:r>
            <w:r w:rsidRPr="007F139B">
              <w:rPr>
                <w:rFonts w:ascii="Calibri" w:eastAsia="Calibri" w:hAnsi="Calibri" w:cs="B Nazanin"/>
                <w:b/>
                <w:color w:val="000000" w:themeColor="text1"/>
                <w:rtl/>
              </w:rPr>
              <w:t xml:space="preserve"> به سل در تمام مراحل عفونت</w:t>
            </w:r>
            <w:r w:rsidRPr="007F139B">
              <w:rPr>
                <w:rFonts w:ascii="Calibri" w:eastAsia="Calibri" w:hAnsi="Calibri" w:cs="B Nazanin"/>
                <w:b/>
                <w:color w:val="000000" w:themeColor="text1"/>
              </w:rPr>
              <w:t xml:space="preserve"> HIV </w:t>
            </w:r>
            <w:r w:rsidRPr="007F139B">
              <w:rPr>
                <w:rFonts w:ascii="Calibri" w:eastAsia="Calibri" w:hAnsi="Calibri" w:cs="B Nazanin"/>
                <w:b/>
                <w:color w:val="000000" w:themeColor="text1"/>
                <w:rtl/>
              </w:rPr>
              <w:t>وجود دارد</w:t>
            </w:r>
          </w:p>
        </w:tc>
      </w:tr>
      <w:tr w:rsidR="00881AC0" w:rsidRPr="00881AC0" w14:paraId="34B54535" w14:textId="77777777" w:rsidTr="00D91DE8">
        <w:trPr>
          <w:cantSplit/>
        </w:trPr>
        <w:tc>
          <w:tcPr>
            <w:tcW w:w="794" w:type="dxa"/>
          </w:tcPr>
          <w:p w14:paraId="19588737" w14:textId="77777777" w:rsidR="00D91DE8" w:rsidRPr="00881AC0" w:rsidRDefault="00D91DE8" w:rsidP="00D91DE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44803B9" w14:textId="77777777" w:rsidR="00D91DE8" w:rsidRPr="00881AC0" w:rsidRDefault="00D91DE8" w:rsidP="00D91DE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9C3B9A3" w14:textId="28874717" w:rsidR="00D91DE8" w:rsidRPr="00881AC0" w:rsidRDefault="007F139B" w:rsidP="007F139B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  <w:lang w:bidi="ar-SA"/>
              </w:rPr>
            </w:pPr>
            <w:r w:rsidRPr="007F139B">
              <w:rPr>
                <w:rFonts w:ascii="Calibri" w:eastAsia="Calibri" w:hAnsi="Calibri" w:cs="B Nazanin"/>
                <w:b/>
                <w:color w:val="000000" w:themeColor="text1"/>
                <w:rtl/>
              </w:rPr>
              <w:t>تشخیص و درمان مناسب سل، طول عمر افراد مبتال به</w:t>
            </w:r>
            <w:r w:rsidRPr="007F139B">
              <w:rPr>
                <w:rFonts w:ascii="Calibri" w:eastAsia="Calibri" w:hAnsi="Calibri" w:cs="B Nazanin"/>
                <w:b/>
                <w:color w:val="000000" w:themeColor="text1"/>
                <w:lang w:bidi="ar-SA"/>
              </w:rPr>
              <w:t xml:space="preserve"> HIV </w:t>
            </w:r>
            <w:r w:rsidRPr="007F139B">
              <w:rPr>
                <w:rFonts w:ascii="Calibri" w:eastAsia="Calibri" w:hAnsi="Calibri" w:cs="B Nazanin"/>
                <w:b/>
                <w:color w:val="000000" w:themeColor="text1"/>
                <w:rtl/>
              </w:rPr>
              <w:t>را بیشتر می کند و بار اجتماعی بیماری سل را نیز کاهش می دهد</w:t>
            </w:r>
          </w:p>
        </w:tc>
      </w:tr>
      <w:tr w:rsidR="007F139B" w:rsidRPr="00881AC0" w14:paraId="12406607" w14:textId="77777777" w:rsidTr="00D91DE8">
        <w:trPr>
          <w:cantSplit/>
        </w:trPr>
        <w:tc>
          <w:tcPr>
            <w:tcW w:w="794" w:type="dxa"/>
          </w:tcPr>
          <w:p w14:paraId="292CD56D" w14:textId="77777777" w:rsidR="007F139B" w:rsidRPr="00881AC0" w:rsidRDefault="007F139B" w:rsidP="007F139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80481E7" w14:textId="77777777" w:rsidR="007F139B" w:rsidRPr="00881AC0" w:rsidRDefault="007F139B" w:rsidP="007F139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5F1717">
              <w:rPr>
                <w:rStyle w:val="StyleComplexNazanin"/>
                <w:rFonts w:asciiTheme="majorBidi" w:hAnsiTheme="majorBidi" w:cs="B Nazanin"/>
                <w:color w:val="000000" w:themeColor="text1"/>
                <w:highlight w:val="yellow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FF84373" w14:textId="7754ED5E" w:rsidR="007F139B" w:rsidRPr="00881AC0" w:rsidRDefault="007F139B" w:rsidP="007F139B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  <w:lang w:bidi="ar-SA"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الف و ب</w:t>
            </w:r>
          </w:p>
        </w:tc>
      </w:tr>
      <w:tr w:rsidR="007F139B" w:rsidRPr="00881AC0" w14:paraId="5E168538" w14:textId="77777777" w:rsidTr="00D91DE8">
        <w:trPr>
          <w:cantSplit/>
        </w:trPr>
        <w:tc>
          <w:tcPr>
            <w:tcW w:w="794" w:type="dxa"/>
          </w:tcPr>
          <w:p w14:paraId="4B96C673" w14:textId="77777777" w:rsidR="007F139B" w:rsidRPr="00881AC0" w:rsidRDefault="007F139B" w:rsidP="007F139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248148C" w14:textId="77777777" w:rsidR="007F139B" w:rsidRPr="00881AC0" w:rsidRDefault="007F139B" w:rsidP="007F139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24938D8" w14:textId="2FBFCE2C" w:rsidR="007F139B" w:rsidRPr="00881AC0" w:rsidRDefault="007F139B" w:rsidP="007F139B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</w:rPr>
            </w:pPr>
            <w:r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هیچکدام</w:t>
            </w:r>
          </w:p>
        </w:tc>
      </w:tr>
      <w:tr w:rsidR="00D91DE8" w:rsidRPr="00881AC0" w14:paraId="0A5A6723" w14:textId="77777777" w:rsidTr="00D91DE8">
        <w:trPr>
          <w:cantSplit/>
        </w:trPr>
        <w:tc>
          <w:tcPr>
            <w:tcW w:w="794" w:type="dxa"/>
          </w:tcPr>
          <w:p w14:paraId="21018B83" w14:textId="77777777" w:rsidR="00D91DE8" w:rsidRPr="00881AC0" w:rsidRDefault="00D91DE8" w:rsidP="00D91DE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351F615" w14:textId="5333DB5E" w:rsidR="00D91DE8" w:rsidRPr="00881AC0" w:rsidRDefault="00227F4D" w:rsidP="00227F4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227F4D">
              <w:rPr>
                <w:rFonts w:asciiTheme="majorBidi" w:hAnsiTheme="majorBidi" w:cs="B Nazanin"/>
                <w:color w:val="000000" w:themeColor="text1"/>
                <w:rtl/>
              </w:rPr>
              <w:t>مد</w:t>
            </w:r>
            <w:r w:rsidRPr="00227F4D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227F4D">
              <w:rPr>
                <w:rFonts w:asciiTheme="majorBidi" w:hAnsiTheme="majorBidi" w:cs="B Nazanin" w:hint="eastAsia"/>
                <w:color w:val="000000" w:themeColor="text1"/>
                <w:rtl/>
              </w:rPr>
              <w:t>ر</w:t>
            </w:r>
            <w:r w:rsidRPr="00227F4D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227F4D">
              <w:rPr>
                <w:rFonts w:asciiTheme="majorBidi" w:hAnsiTheme="majorBidi" w:cs="B Nazanin" w:hint="eastAsia"/>
                <w:color w:val="000000" w:themeColor="text1"/>
                <w:rtl/>
              </w:rPr>
              <w:t>ت</w:t>
            </w:r>
            <w:r w:rsidRPr="00227F4D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227F4D"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مراقبت و درمان افراد عفونت همزمان </w:t>
            </w:r>
            <w:r w:rsidRPr="00227F4D">
              <w:rPr>
                <w:rFonts w:asciiTheme="majorBidi" w:hAnsiTheme="majorBidi" w:cs="B Nazanin"/>
                <w:color w:val="000000" w:themeColor="text1"/>
              </w:rPr>
              <w:t xml:space="preserve">  HIV</w:t>
            </w:r>
            <w:r w:rsidRPr="00227F4D">
              <w:rPr>
                <w:rFonts w:asciiTheme="majorBidi" w:hAnsiTheme="majorBidi" w:cs="B Nazanin" w:hint="cs"/>
                <w:color w:val="000000" w:themeColor="text1"/>
                <w:rtl/>
              </w:rPr>
              <w:t>و سل</w:t>
            </w:r>
          </w:p>
        </w:tc>
      </w:tr>
    </w:tbl>
    <w:p w14:paraId="49336595" w14:textId="77777777" w:rsidR="00DA6CEC" w:rsidRPr="00881AC0" w:rsidRDefault="00DA6CEC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881AC0" w:rsidRPr="00881AC0" w14:paraId="71C26C44" w14:textId="77777777" w:rsidTr="00D91DE8">
        <w:trPr>
          <w:cantSplit/>
        </w:trPr>
        <w:tc>
          <w:tcPr>
            <w:tcW w:w="794" w:type="dxa"/>
          </w:tcPr>
          <w:p w14:paraId="53CCE3FD" w14:textId="77777777" w:rsidR="00D91DE8" w:rsidRPr="00881AC0" w:rsidRDefault="00D91DE8" w:rsidP="00D91DE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6533919" w14:textId="231E9B05" w:rsidR="00D91DE8" w:rsidRPr="00881AC0" w:rsidRDefault="00D91DE8" w:rsidP="004D2A86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Fonts w:ascii="Calibri" w:hAnsi="Calibri" w:cs="B Nazanin" w:hint="cs"/>
                <w:b/>
                <w:color w:val="000000" w:themeColor="text1"/>
                <w:rtl/>
              </w:rPr>
              <w:t xml:space="preserve">نام آزمون: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مشاوره و تشخ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ص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HIV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-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مد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ر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ت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مراقبت و درمان افراد مبتلا به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-HIV/AIDS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مد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ر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4D2A86" w:rsidRPr="004D2A86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ت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 xml:space="preserve"> 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مراقبت و درمان افراد عفونت همزمان </w:t>
            </w:r>
            <w:r w:rsidR="004D2A86" w:rsidRPr="004D2A86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 HIV</w:t>
            </w:r>
            <w:r w:rsidR="004D2A86" w:rsidRPr="004D2A86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و سل</w:t>
            </w:r>
          </w:p>
        </w:tc>
      </w:tr>
      <w:tr w:rsidR="00881AC0" w:rsidRPr="00881AC0" w14:paraId="5D1AE333" w14:textId="77777777" w:rsidTr="00D91DE8">
        <w:trPr>
          <w:cantSplit/>
        </w:trPr>
        <w:tc>
          <w:tcPr>
            <w:tcW w:w="794" w:type="dxa"/>
          </w:tcPr>
          <w:p w14:paraId="4AC05407" w14:textId="33B51A3C" w:rsidR="00D91DE8" w:rsidRPr="00881AC0" w:rsidRDefault="00D91DE8" w:rsidP="00D91DE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F647CF7" w14:textId="7C03CAAB" w:rsidR="00D91DE8" w:rsidRPr="00881AC0" w:rsidRDefault="00075681" w:rsidP="00075681">
            <w:pPr>
              <w:pStyle w:val="a0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075681">
              <w:rPr>
                <w:rFonts w:ascii="Calibri" w:eastAsia="Calibri" w:hAnsi="Calibri" w:cs="B Nazanin"/>
                <w:b/>
                <w:color w:val="000000" w:themeColor="text1"/>
                <w:rtl/>
              </w:rPr>
              <w:t>موثرترین راه افزایش طول عمر بیماران</w:t>
            </w: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 </w:t>
            </w:r>
            <w:r w:rsidRPr="00075681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 xml:space="preserve">عفونت همزمان </w:t>
            </w:r>
            <w:r w:rsidRPr="00075681">
              <w:rPr>
                <w:rFonts w:ascii="Calibri" w:eastAsia="Calibri" w:hAnsi="Calibri" w:cs="B Nazanin"/>
                <w:b/>
                <w:color w:val="000000" w:themeColor="text1"/>
                <w:lang w:bidi="ar-SA"/>
              </w:rPr>
              <w:t>HIV</w:t>
            </w:r>
            <w:r>
              <w:rPr>
                <w:rFonts w:ascii="Calibri" w:eastAsia="Calibri" w:hAnsi="Calibri" w:cs="B Nazanin"/>
                <w:b/>
                <w:color w:val="000000" w:themeColor="text1"/>
              </w:rPr>
              <w:t xml:space="preserve"> </w:t>
            </w: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 xml:space="preserve">  </w:t>
            </w:r>
            <w:r w:rsidR="00D91DE8"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کدامیک از موارد زیر می باشد</w:t>
            </w:r>
            <w:r w:rsidR="00D91DE8"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؟</w:t>
            </w:r>
          </w:p>
        </w:tc>
      </w:tr>
      <w:tr w:rsidR="00881AC0" w:rsidRPr="00881AC0" w14:paraId="6F1F3A87" w14:textId="77777777" w:rsidTr="00D91DE8">
        <w:trPr>
          <w:cantSplit/>
        </w:trPr>
        <w:tc>
          <w:tcPr>
            <w:tcW w:w="794" w:type="dxa"/>
          </w:tcPr>
          <w:p w14:paraId="6B8B02B4" w14:textId="77777777" w:rsidR="00D91DE8" w:rsidRPr="00881AC0" w:rsidRDefault="00D91DE8" w:rsidP="00D91DE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EF391CD" w14:textId="77777777" w:rsidR="00D91DE8" w:rsidRPr="00881AC0" w:rsidRDefault="00D91DE8" w:rsidP="00D91DE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12D3A37" w14:textId="5F0A2CA7" w:rsidR="00D91DE8" w:rsidRPr="00881AC0" w:rsidRDefault="00075681" w:rsidP="00D91DE8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</w:rPr>
            </w:pP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مراقبت گاهگاهی</w:t>
            </w:r>
          </w:p>
        </w:tc>
      </w:tr>
      <w:tr w:rsidR="00881AC0" w:rsidRPr="00881AC0" w14:paraId="70D396DF" w14:textId="77777777" w:rsidTr="00D91DE8">
        <w:trPr>
          <w:cantSplit/>
        </w:trPr>
        <w:tc>
          <w:tcPr>
            <w:tcW w:w="794" w:type="dxa"/>
          </w:tcPr>
          <w:p w14:paraId="1C153246" w14:textId="77777777" w:rsidR="00D91DE8" w:rsidRPr="00881AC0" w:rsidRDefault="00D91DE8" w:rsidP="00D91DE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4366A30" w14:textId="77777777" w:rsidR="00D91DE8" w:rsidRPr="00881AC0" w:rsidRDefault="00D91DE8" w:rsidP="00D91DE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694AD92" w14:textId="3DEF2C21" w:rsidR="00D91DE8" w:rsidRPr="00881AC0" w:rsidRDefault="00075681" w:rsidP="00D91DE8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  <w:lang w:bidi="ar-SA"/>
              </w:rPr>
            </w:pP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آزمایشات متعدد</w:t>
            </w:r>
          </w:p>
        </w:tc>
      </w:tr>
      <w:tr w:rsidR="00881AC0" w:rsidRPr="00881AC0" w14:paraId="47DE194C" w14:textId="77777777" w:rsidTr="00D91DE8">
        <w:trPr>
          <w:cantSplit/>
        </w:trPr>
        <w:tc>
          <w:tcPr>
            <w:tcW w:w="794" w:type="dxa"/>
          </w:tcPr>
          <w:p w14:paraId="004FEB3E" w14:textId="77777777" w:rsidR="00D91DE8" w:rsidRPr="00881AC0" w:rsidRDefault="00D91DE8" w:rsidP="00D91DE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5005150" w14:textId="77777777" w:rsidR="00D91DE8" w:rsidRPr="00881AC0" w:rsidRDefault="00D91DE8" w:rsidP="00D91DE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5F1717">
              <w:rPr>
                <w:rStyle w:val="StyleComplexNazanin"/>
                <w:rFonts w:asciiTheme="majorBidi" w:hAnsiTheme="majorBidi" w:cs="B Nazanin"/>
                <w:color w:val="000000" w:themeColor="text1"/>
                <w:highlight w:val="yellow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83C2ED9" w14:textId="222311DA" w:rsidR="00D91DE8" w:rsidRPr="00881AC0" w:rsidRDefault="00075681" w:rsidP="00075681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  <w:lang w:bidi="ar-SA"/>
              </w:rPr>
            </w:pPr>
            <w:r w:rsidRPr="00075681">
              <w:rPr>
                <w:rFonts w:ascii="Calibri" w:eastAsia="Calibri" w:hAnsi="Calibri" w:cs="B Nazanin"/>
                <w:b/>
                <w:color w:val="000000" w:themeColor="text1"/>
                <w:rtl/>
              </w:rPr>
              <w:t>ارائه صحیح درمان ضد رترو ویروسی</w:t>
            </w:r>
          </w:p>
        </w:tc>
      </w:tr>
      <w:tr w:rsidR="00881AC0" w:rsidRPr="00881AC0" w14:paraId="2C936A35" w14:textId="77777777" w:rsidTr="00D91DE8">
        <w:trPr>
          <w:cantSplit/>
        </w:trPr>
        <w:tc>
          <w:tcPr>
            <w:tcW w:w="794" w:type="dxa"/>
          </w:tcPr>
          <w:p w14:paraId="2E7D5C31" w14:textId="77777777" w:rsidR="00D91DE8" w:rsidRPr="00881AC0" w:rsidRDefault="00D91DE8" w:rsidP="00D91DE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A4686A4" w14:textId="77777777" w:rsidR="00D91DE8" w:rsidRPr="00881AC0" w:rsidRDefault="00D91DE8" w:rsidP="00D91DE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EA7F5F5" w14:textId="07FDA1E2" w:rsidR="00D91DE8" w:rsidRPr="00881AC0" w:rsidRDefault="00075681" w:rsidP="00D91DE8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</w:rPr>
            </w:pP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هیچکدام</w:t>
            </w:r>
          </w:p>
        </w:tc>
      </w:tr>
      <w:tr w:rsidR="00D91DE8" w:rsidRPr="00881AC0" w14:paraId="0356198F" w14:textId="77777777" w:rsidTr="00D91DE8">
        <w:trPr>
          <w:cantSplit/>
        </w:trPr>
        <w:tc>
          <w:tcPr>
            <w:tcW w:w="794" w:type="dxa"/>
          </w:tcPr>
          <w:p w14:paraId="2E5E418E" w14:textId="77777777" w:rsidR="00D91DE8" w:rsidRPr="00881AC0" w:rsidRDefault="00D91DE8" w:rsidP="00D91DE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105B74E" w14:textId="48C5BE49" w:rsidR="00D91DE8" w:rsidRPr="00881AC0" w:rsidRDefault="00227F4D" w:rsidP="00227F4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227F4D">
              <w:rPr>
                <w:rFonts w:asciiTheme="majorBidi" w:hAnsiTheme="majorBidi" w:cs="B Nazanin"/>
                <w:color w:val="000000" w:themeColor="text1"/>
                <w:rtl/>
              </w:rPr>
              <w:t>مد</w:t>
            </w:r>
            <w:r w:rsidRPr="00227F4D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227F4D">
              <w:rPr>
                <w:rFonts w:asciiTheme="majorBidi" w:hAnsiTheme="majorBidi" w:cs="B Nazanin" w:hint="eastAsia"/>
                <w:color w:val="000000" w:themeColor="text1"/>
                <w:rtl/>
              </w:rPr>
              <w:t>ر</w:t>
            </w:r>
            <w:r w:rsidRPr="00227F4D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227F4D">
              <w:rPr>
                <w:rFonts w:asciiTheme="majorBidi" w:hAnsiTheme="majorBidi" w:cs="B Nazanin" w:hint="eastAsia"/>
                <w:color w:val="000000" w:themeColor="text1"/>
                <w:rtl/>
              </w:rPr>
              <w:t>ت</w:t>
            </w:r>
            <w:r w:rsidRPr="00227F4D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227F4D"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مراقبت و درمان افراد عفونت همزمان </w:t>
            </w:r>
            <w:r w:rsidRPr="00227F4D">
              <w:rPr>
                <w:rFonts w:asciiTheme="majorBidi" w:hAnsiTheme="majorBidi" w:cs="B Nazanin"/>
                <w:color w:val="000000" w:themeColor="text1"/>
              </w:rPr>
              <w:t xml:space="preserve">  HIV</w:t>
            </w:r>
            <w:r w:rsidRPr="00227F4D">
              <w:rPr>
                <w:rFonts w:asciiTheme="majorBidi" w:hAnsiTheme="majorBidi" w:cs="B Nazanin" w:hint="cs"/>
                <w:color w:val="000000" w:themeColor="text1"/>
                <w:rtl/>
              </w:rPr>
              <w:t>و سل</w:t>
            </w:r>
          </w:p>
        </w:tc>
      </w:tr>
    </w:tbl>
    <w:p w14:paraId="16A49A07" w14:textId="77777777" w:rsidR="00DA6CEC" w:rsidRPr="00881AC0" w:rsidRDefault="00DA6CEC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p w14:paraId="72B07065" w14:textId="77777777" w:rsidR="005110C8" w:rsidRPr="00881AC0" w:rsidRDefault="005110C8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p w14:paraId="6457955B" w14:textId="77777777" w:rsidR="00305037" w:rsidRPr="00881AC0" w:rsidRDefault="00305037" w:rsidP="00305037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p w14:paraId="506B8E3D" w14:textId="77777777" w:rsidR="00305037" w:rsidRPr="00881AC0" w:rsidRDefault="00305037" w:rsidP="00305037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881AC0" w:rsidRPr="00881AC0" w14:paraId="442DE0DD" w14:textId="77777777" w:rsidTr="00DC636D">
        <w:trPr>
          <w:cantSplit/>
        </w:trPr>
        <w:tc>
          <w:tcPr>
            <w:tcW w:w="794" w:type="dxa"/>
            <w:shd w:val="clear" w:color="auto" w:fill="auto"/>
          </w:tcPr>
          <w:p w14:paraId="180FFF85" w14:textId="77777777" w:rsidR="00DC636D" w:rsidRPr="00881AC0" w:rsidRDefault="00DC636D" w:rsidP="00DC636D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8CA4E62" w14:textId="1A8C13F4" w:rsidR="00DC636D" w:rsidRPr="00881AC0" w:rsidRDefault="00DC636D" w:rsidP="00931B42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Fonts w:ascii="Calibri" w:hAnsi="Calibri" w:cs="B Nazanin" w:hint="cs"/>
                <w:b/>
                <w:color w:val="000000" w:themeColor="text1"/>
                <w:rtl/>
              </w:rPr>
              <w:t xml:space="preserve">نام آزمون: </w:t>
            </w:r>
            <w:r w:rsidR="00931B42" w:rsidRPr="00931B42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مشاوره و تشخ</w:t>
            </w:r>
            <w:r w:rsidR="00931B42" w:rsidRPr="00931B42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931B42" w:rsidRPr="00931B42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ص</w:t>
            </w:r>
            <w:r w:rsidR="00931B42" w:rsidRPr="00931B42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HIV</w:t>
            </w:r>
            <w:r w:rsidR="00931B42" w:rsidRPr="00931B42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 </w:t>
            </w:r>
            <w:r w:rsidR="00931B42" w:rsidRPr="00931B42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-</w:t>
            </w:r>
            <w:r w:rsidR="00931B42" w:rsidRPr="00931B42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 </w:t>
            </w:r>
            <w:r w:rsidR="00931B42" w:rsidRPr="00931B42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مد</w:t>
            </w:r>
            <w:r w:rsidR="00931B42" w:rsidRPr="00931B42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931B42" w:rsidRPr="00931B42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ر</w:t>
            </w:r>
            <w:r w:rsidR="00931B42" w:rsidRPr="00931B42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931B42" w:rsidRPr="00931B42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ت</w:t>
            </w:r>
            <w:r w:rsidR="00931B42" w:rsidRPr="00931B42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 xml:space="preserve"> </w:t>
            </w:r>
            <w:r w:rsidR="00931B42" w:rsidRPr="00931B42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مراقبت و درمان افراد مبتلا به</w:t>
            </w:r>
            <w:r w:rsidR="00931B42" w:rsidRPr="00931B42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-HIV/AIDS </w:t>
            </w:r>
            <w:r w:rsidR="00931B42" w:rsidRPr="00931B42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>مد</w:t>
            </w:r>
            <w:r w:rsidR="00931B42" w:rsidRPr="00931B42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931B42" w:rsidRPr="00931B42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ر</w:t>
            </w:r>
            <w:r w:rsidR="00931B42" w:rsidRPr="00931B42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ی</w:t>
            </w:r>
            <w:r w:rsidR="00931B42" w:rsidRPr="00931B42">
              <w:rPr>
                <w:rFonts w:asciiTheme="majorBidi" w:hAnsiTheme="majorBidi" w:cs="B Nazanin" w:hint="eastAsia"/>
                <w:bCs w:val="0"/>
                <w:color w:val="000000" w:themeColor="text1"/>
                <w:rtl/>
              </w:rPr>
              <w:t>ت</w:t>
            </w:r>
            <w:r w:rsidR="00931B42" w:rsidRPr="00931B42">
              <w:rPr>
                <w:rFonts w:asciiTheme="majorBidi" w:hAnsiTheme="majorBidi" w:cs="B Nazanin"/>
                <w:bCs w:val="0"/>
                <w:color w:val="000000" w:themeColor="text1"/>
                <w:rtl/>
              </w:rPr>
              <w:t xml:space="preserve"> </w:t>
            </w:r>
            <w:r w:rsidR="00931B42" w:rsidRPr="00931B42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 xml:space="preserve">مراقبت و درمان افراد عفونت همزمان </w:t>
            </w:r>
            <w:r w:rsidR="00931B42" w:rsidRPr="00931B42">
              <w:rPr>
                <w:rFonts w:asciiTheme="majorBidi" w:hAnsiTheme="majorBidi" w:cs="B Nazanin"/>
                <w:bCs w:val="0"/>
                <w:color w:val="000000" w:themeColor="text1"/>
              </w:rPr>
              <w:t xml:space="preserve">  HIV</w:t>
            </w:r>
            <w:r w:rsidR="00931B42" w:rsidRPr="00931B42">
              <w:rPr>
                <w:rFonts w:asciiTheme="majorBidi" w:hAnsiTheme="majorBidi" w:cs="B Nazanin" w:hint="cs"/>
                <w:bCs w:val="0"/>
                <w:color w:val="000000" w:themeColor="text1"/>
                <w:rtl/>
              </w:rPr>
              <w:t>و سل</w:t>
            </w:r>
          </w:p>
        </w:tc>
      </w:tr>
      <w:tr w:rsidR="00881AC0" w:rsidRPr="00881AC0" w14:paraId="366FD4A9" w14:textId="77777777" w:rsidTr="00DC636D">
        <w:trPr>
          <w:cantSplit/>
        </w:trPr>
        <w:tc>
          <w:tcPr>
            <w:tcW w:w="794" w:type="dxa"/>
          </w:tcPr>
          <w:p w14:paraId="2F186144" w14:textId="77777777" w:rsidR="00DC636D" w:rsidRPr="00881AC0" w:rsidRDefault="00DC636D" w:rsidP="00DC636D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39</w:t>
            </w:r>
          </w:p>
        </w:tc>
        <w:tc>
          <w:tcPr>
            <w:tcW w:w="9411" w:type="dxa"/>
            <w:gridSpan w:val="2"/>
          </w:tcPr>
          <w:p w14:paraId="55584585" w14:textId="4496D3C0" w:rsidR="00DC636D" w:rsidRPr="00881AC0" w:rsidRDefault="00406997" w:rsidP="00406997">
            <w:pPr>
              <w:pStyle w:val="a0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در خصوص </w:t>
            </w:r>
            <w:r w:rsidRPr="00406997">
              <w:rPr>
                <w:rFonts w:ascii="Calibri" w:eastAsia="Calibri" w:hAnsi="Calibri" w:cs="B Nazanin"/>
                <w:b/>
                <w:color w:val="000000" w:themeColor="text1"/>
                <w:rtl/>
                <w:lang w:bidi="ar-SA"/>
              </w:rPr>
              <w:t>اجرا</w:t>
            </w:r>
            <w:r w:rsidRPr="00406997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>ی</w:t>
            </w:r>
            <w:r w:rsidRPr="00406997">
              <w:rPr>
                <w:rFonts w:ascii="Calibri" w:eastAsia="Calibri" w:hAnsi="Calibri" w:cs="B Nazanin"/>
                <w:b/>
                <w:color w:val="000000" w:themeColor="text1"/>
                <w:lang w:bidi="ar-SA"/>
              </w:rPr>
              <w:t>DOTS</w:t>
            </w:r>
            <w:r w:rsidR="005A4738">
              <w:rPr>
                <w:rFonts w:ascii="Calibri" w:eastAsia="Calibri" w:hAnsi="Calibri" w:cs="B Nazanin"/>
                <w:b/>
                <w:color w:val="000000" w:themeColor="text1"/>
                <w:lang w:bidi="ar-SA"/>
              </w:rPr>
              <w:t xml:space="preserve"> </w:t>
            </w:r>
            <w:r w:rsidRPr="00406997">
              <w:rPr>
                <w:rFonts w:ascii="Calibri" w:eastAsia="Calibri" w:hAnsi="Calibri" w:cs="B Nazanin" w:hint="cs"/>
                <w:b/>
                <w:color w:val="000000" w:themeColor="text1"/>
                <w:rtl/>
                <w:lang w:bidi="ar-SA"/>
              </w:rPr>
              <w:t xml:space="preserve"> </w:t>
            </w:r>
            <w:r w:rsidR="005A4738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 xml:space="preserve"> در </w:t>
            </w:r>
            <w:r w:rsidRPr="00406997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 xml:space="preserve">عفونت همزمان </w:t>
            </w:r>
            <w:r w:rsidRPr="00406997">
              <w:rPr>
                <w:rFonts w:ascii="Calibri" w:eastAsia="Calibri" w:hAnsi="Calibri" w:cs="B Nazanin"/>
                <w:b/>
                <w:color w:val="000000" w:themeColor="text1"/>
              </w:rPr>
              <w:t xml:space="preserve">  HIV</w:t>
            </w:r>
            <w:r w:rsidRPr="00406997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 xml:space="preserve">و سل </w:t>
            </w: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 xml:space="preserve">کدامیک صحیح </w:t>
            </w:r>
            <w:r w:rsidR="00DC636D"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می باشد؟</w:t>
            </w:r>
          </w:p>
        </w:tc>
      </w:tr>
      <w:tr w:rsidR="00881AC0" w:rsidRPr="00881AC0" w14:paraId="7D541615" w14:textId="77777777" w:rsidTr="00DC636D">
        <w:trPr>
          <w:cantSplit/>
        </w:trPr>
        <w:tc>
          <w:tcPr>
            <w:tcW w:w="794" w:type="dxa"/>
          </w:tcPr>
          <w:p w14:paraId="7B3E2CF6" w14:textId="77777777" w:rsidR="00DC636D" w:rsidRPr="00881AC0" w:rsidRDefault="00DC636D" w:rsidP="00DC636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B4FC3D8" w14:textId="77777777" w:rsidR="00DC636D" w:rsidRPr="00881AC0" w:rsidRDefault="00DC636D" w:rsidP="00DC636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E18ED4A" w14:textId="3F07327F" w:rsidR="00DC636D" w:rsidRPr="00881AC0" w:rsidRDefault="00406997" w:rsidP="00406997">
            <w:pPr>
              <w:pStyle w:val="a0"/>
              <w:keepNext/>
              <w:keepLines/>
              <w:rPr>
                <w:rFonts w:ascii="Calibri" w:eastAsia="Calibri" w:hAnsi="Calibri" w:cs="B Nazanin"/>
                <w:b/>
                <w:color w:val="000000" w:themeColor="text1"/>
              </w:rPr>
            </w:pPr>
            <w:r w:rsidRPr="00406997">
              <w:rPr>
                <w:rFonts w:ascii="Calibri" w:eastAsia="Calibri" w:hAnsi="Calibri" w:cs="B Nazanin"/>
                <w:b/>
                <w:color w:val="000000" w:themeColor="text1"/>
                <w:rtl/>
              </w:rPr>
              <w:t>اعمال نظارت</w:t>
            </w: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 xml:space="preserve"> </w:t>
            </w:r>
            <w:r w:rsidRPr="00406997">
              <w:rPr>
                <w:rFonts w:ascii="Calibri" w:eastAsia="Calibri" w:hAnsi="Calibri" w:cs="B Nazanin"/>
                <w:b/>
                <w:color w:val="000000" w:themeColor="text1"/>
                <w:rtl/>
              </w:rPr>
              <w:t>مستق</w:t>
            </w:r>
            <w:r w:rsidRPr="00406997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ی</w:t>
            </w:r>
            <w:r w:rsidRPr="00406997">
              <w:rPr>
                <w:rFonts w:ascii="Calibri" w:eastAsia="Calibri" w:hAnsi="Calibri" w:cs="B Nazanin" w:hint="eastAsia"/>
                <w:b/>
                <w:color w:val="000000" w:themeColor="text1"/>
                <w:rtl/>
              </w:rPr>
              <w:t>م</w:t>
            </w:r>
            <w:r w:rsidRPr="00406997">
              <w:rPr>
                <w:rFonts w:ascii="Calibri" w:eastAsia="Calibri" w:hAnsi="Calibri" w:cs="B Nazanin"/>
                <w:b/>
                <w:color w:val="000000" w:themeColor="text1"/>
                <w:rtl/>
              </w:rPr>
              <w:t xml:space="preserve"> روزانه بر درمان ا</w:t>
            </w:r>
            <w:r w:rsidRPr="00406997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ی</w:t>
            </w:r>
            <w:r w:rsidRPr="00406997">
              <w:rPr>
                <w:rFonts w:ascii="Calibri" w:eastAsia="Calibri" w:hAnsi="Calibri" w:cs="B Nazanin" w:hint="eastAsia"/>
                <w:b/>
                <w:color w:val="000000" w:themeColor="text1"/>
                <w:rtl/>
              </w:rPr>
              <w:t>ن</w:t>
            </w:r>
            <w:r w:rsidRPr="00406997">
              <w:rPr>
                <w:rFonts w:ascii="Calibri" w:eastAsia="Calibri" w:hAnsi="Calibri" w:cs="B Nazanin"/>
                <w:b/>
                <w:color w:val="000000" w:themeColor="text1"/>
                <w:rtl/>
              </w:rPr>
              <w:t xml:space="preserve"> ب</w:t>
            </w:r>
            <w:r w:rsidRPr="00406997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ی</w:t>
            </w:r>
            <w:r w:rsidRPr="00406997">
              <w:rPr>
                <w:rFonts w:ascii="Calibri" w:eastAsia="Calibri" w:hAnsi="Calibri" w:cs="B Nazanin" w:hint="eastAsia"/>
                <w:b/>
                <w:color w:val="000000" w:themeColor="text1"/>
                <w:rtl/>
              </w:rPr>
              <w:t>ماران</w:t>
            </w:r>
            <w:r w:rsidRPr="00406997">
              <w:rPr>
                <w:rFonts w:ascii="Calibri" w:eastAsia="Calibri" w:hAnsi="Calibri" w:cs="B Nazanin"/>
                <w:b/>
                <w:color w:val="000000" w:themeColor="text1"/>
                <w:rtl/>
              </w:rPr>
              <w:t xml:space="preserve"> بس</w:t>
            </w:r>
            <w:r w:rsidRPr="00406997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ی</w:t>
            </w:r>
            <w:r w:rsidRPr="00406997">
              <w:rPr>
                <w:rFonts w:ascii="Calibri" w:eastAsia="Calibri" w:hAnsi="Calibri" w:cs="B Nazanin" w:hint="eastAsia"/>
                <w:b/>
                <w:color w:val="000000" w:themeColor="text1"/>
                <w:rtl/>
              </w:rPr>
              <w:t>ار</w:t>
            </w:r>
            <w:r w:rsidRPr="00406997">
              <w:rPr>
                <w:rFonts w:ascii="Calibri" w:eastAsia="Calibri" w:hAnsi="Calibri" w:cs="B Nazanin"/>
                <w:b/>
                <w:color w:val="000000" w:themeColor="text1"/>
                <w:rtl/>
              </w:rPr>
              <w:t xml:space="preserve"> مهم تر از سا</w:t>
            </w:r>
            <w:r w:rsidRPr="00406997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ی</w:t>
            </w:r>
            <w:r w:rsidRPr="00406997">
              <w:rPr>
                <w:rFonts w:ascii="Calibri" w:eastAsia="Calibri" w:hAnsi="Calibri" w:cs="B Nazanin" w:hint="eastAsia"/>
                <w:b/>
                <w:color w:val="000000" w:themeColor="text1"/>
                <w:rtl/>
              </w:rPr>
              <w:t>ر</w:t>
            </w:r>
            <w:r w:rsidRPr="00406997">
              <w:rPr>
                <w:rFonts w:ascii="Calibri" w:eastAsia="Calibri" w:hAnsi="Calibri" w:cs="B Nazanin"/>
                <w:b/>
                <w:color w:val="000000" w:themeColor="text1"/>
                <w:rtl/>
              </w:rPr>
              <w:t xml:space="preserve"> ب</w:t>
            </w:r>
            <w:r w:rsidRPr="00406997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ی</w:t>
            </w:r>
            <w:r w:rsidRPr="00406997">
              <w:rPr>
                <w:rFonts w:ascii="Calibri" w:eastAsia="Calibri" w:hAnsi="Calibri" w:cs="B Nazanin" w:hint="eastAsia"/>
                <w:b/>
                <w:color w:val="000000" w:themeColor="text1"/>
                <w:rtl/>
              </w:rPr>
              <w:t>ماران</w:t>
            </w:r>
            <w:r w:rsidRPr="00406997">
              <w:rPr>
                <w:rFonts w:ascii="Calibri" w:eastAsia="Calibri" w:hAnsi="Calibri" w:cs="B Nazanin"/>
                <w:b/>
                <w:color w:val="000000" w:themeColor="text1"/>
                <w:rtl/>
              </w:rPr>
              <w:t xml:space="preserve"> بوده و با</w:t>
            </w:r>
            <w:r w:rsidRPr="00406997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ی</w:t>
            </w:r>
            <w:r w:rsidRPr="00406997">
              <w:rPr>
                <w:rFonts w:ascii="Calibri" w:eastAsia="Calibri" w:hAnsi="Calibri" w:cs="B Nazanin" w:hint="eastAsia"/>
                <w:b/>
                <w:color w:val="000000" w:themeColor="text1"/>
                <w:rtl/>
              </w:rPr>
              <w:t>د</w:t>
            </w:r>
            <w:r w:rsidRPr="00406997">
              <w:rPr>
                <w:rFonts w:ascii="Calibri" w:eastAsia="Calibri" w:hAnsi="Calibri" w:cs="B Nazanin"/>
                <w:b/>
                <w:color w:val="000000" w:themeColor="text1"/>
                <w:rtl/>
              </w:rPr>
              <w:t xml:space="preserve"> به طور جد</w:t>
            </w:r>
            <w:r w:rsidRPr="00406997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ی</w:t>
            </w:r>
            <w:r w:rsidRPr="00406997">
              <w:rPr>
                <w:rFonts w:ascii="Calibri" w:eastAsia="Calibri" w:hAnsi="Calibri" w:cs="B Nazanin"/>
                <w:b/>
                <w:color w:val="000000" w:themeColor="text1"/>
                <w:rtl/>
              </w:rPr>
              <w:t xml:space="preserve"> تر انجام گ</w:t>
            </w:r>
            <w:r w:rsidRPr="00406997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ی</w:t>
            </w:r>
            <w:r w:rsidRPr="00406997">
              <w:rPr>
                <w:rFonts w:ascii="Calibri" w:eastAsia="Calibri" w:hAnsi="Calibri" w:cs="B Nazanin" w:hint="eastAsia"/>
                <w:b/>
                <w:color w:val="000000" w:themeColor="text1"/>
                <w:rtl/>
              </w:rPr>
              <w:t>ر</w:t>
            </w:r>
            <w:r w:rsidR="007E0C85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د</w:t>
            </w:r>
          </w:p>
        </w:tc>
      </w:tr>
      <w:tr w:rsidR="00881AC0" w:rsidRPr="00881AC0" w14:paraId="616AE782" w14:textId="77777777" w:rsidTr="00DC636D">
        <w:trPr>
          <w:cantSplit/>
        </w:trPr>
        <w:tc>
          <w:tcPr>
            <w:tcW w:w="794" w:type="dxa"/>
          </w:tcPr>
          <w:p w14:paraId="1DE01A8B" w14:textId="77777777" w:rsidR="00DC636D" w:rsidRPr="00881AC0" w:rsidRDefault="00DC636D" w:rsidP="00DC636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967042A" w14:textId="77777777" w:rsidR="00DC636D" w:rsidRPr="00881AC0" w:rsidRDefault="00DC636D" w:rsidP="00DC636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017858A" w14:textId="2DCAF4BD" w:rsidR="00DC636D" w:rsidRPr="00881AC0" w:rsidRDefault="007E0C85" w:rsidP="007E0C85">
            <w:pPr>
              <w:pStyle w:val="a0"/>
              <w:keepNext/>
              <w:keepLines/>
              <w:rPr>
                <w:rFonts w:ascii="Calibri" w:eastAsia="Calibri" w:hAnsi="Calibri" w:cs="B Nazanin"/>
                <w:b/>
                <w:color w:val="000000" w:themeColor="text1"/>
                <w:rtl/>
              </w:rPr>
            </w:pP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 xml:space="preserve">با </w:t>
            </w:r>
            <w:r w:rsidRPr="007E0C85">
              <w:rPr>
                <w:rFonts w:ascii="Calibri" w:eastAsia="Calibri" w:hAnsi="Calibri" w:cs="B Nazanin"/>
                <w:b/>
                <w:color w:val="000000" w:themeColor="text1"/>
                <w:rtl/>
              </w:rPr>
              <w:t>استفاده از</w:t>
            </w:r>
            <w:r w:rsidRPr="007E0C85">
              <w:rPr>
                <w:rFonts w:ascii="Calibri" w:eastAsia="Calibri" w:hAnsi="Calibri" w:cs="B Nazanin"/>
                <w:b/>
                <w:color w:val="000000" w:themeColor="text1"/>
              </w:rPr>
              <w:t>DOTS</w:t>
            </w: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 xml:space="preserve"> </w:t>
            </w:r>
            <w:r w:rsidRPr="007E0C85">
              <w:rPr>
                <w:rFonts w:ascii="Calibri" w:eastAsia="Calibri" w:hAnsi="Calibri" w:cs="B Nazanin"/>
                <w:b/>
                <w:color w:val="000000" w:themeColor="text1"/>
                <w:rtl/>
              </w:rPr>
              <w:t>تقو</w:t>
            </w:r>
            <w:r w:rsidRPr="007E0C85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ی</w:t>
            </w:r>
            <w:r w:rsidRPr="007E0C85">
              <w:rPr>
                <w:rFonts w:ascii="Calibri" w:eastAsia="Calibri" w:hAnsi="Calibri" w:cs="B Nazanin" w:hint="eastAsia"/>
                <w:b/>
                <w:color w:val="000000" w:themeColor="text1"/>
                <w:rtl/>
              </w:rPr>
              <w:t>ت</w:t>
            </w:r>
            <w:r w:rsidRPr="007E0C85">
              <w:rPr>
                <w:rFonts w:ascii="Calibri" w:eastAsia="Calibri" w:hAnsi="Calibri" w:cs="B Nazanin"/>
                <w:b/>
                <w:color w:val="000000" w:themeColor="text1"/>
                <w:rtl/>
              </w:rPr>
              <w:t xml:space="preserve"> شده، احتمال موفق</w:t>
            </w:r>
            <w:r w:rsidRPr="007E0C85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ی</w:t>
            </w:r>
            <w:r w:rsidRPr="007E0C85">
              <w:rPr>
                <w:rFonts w:ascii="Calibri" w:eastAsia="Calibri" w:hAnsi="Calibri" w:cs="B Nazanin" w:hint="eastAsia"/>
                <w:b/>
                <w:color w:val="000000" w:themeColor="text1"/>
                <w:rtl/>
              </w:rPr>
              <w:t>ت</w:t>
            </w:r>
            <w:r w:rsidRPr="007E0C85">
              <w:rPr>
                <w:rFonts w:ascii="Calibri" w:eastAsia="Calibri" w:hAnsi="Calibri" w:cs="B Nazanin"/>
                <w:b/>
                <w:color w:val="000000" w:themeColor="text1"/>
                <w:rtl/>
              </w:rPr>
              <w:t xml:space="preserve"> درمان ب</w:t>
            </w:r>
            <w:r w:rsidRPr="007E0C85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ی</w:t>
            </w:r>
            <w:r w:rsidRPr="007E0C85">
              <w:rPr>
                <w:rFonts w:ascii="Calibri" w:eastAsia="Calibri" w:hAnsi="Calibri" w:cs="B Nazanin" w:hint="eastAsia"/>
                <w:b/>
                <w:color w:val="000000" w:themeColor="text1"/>
                <w:rtl/>
              </w:rPr>
              <w:t>مار</w:t>
            </w:r>
            <w:r w:rsidRPr="007E0C85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ی</w:t>
            </w:r>
            <w:r w:rsidRPr="007E0C85">
              <w:rPr>
                <w:rFonts w:ascii="Calibri" w:eastAsia="Calibri" w:hAnsi="Calibri" w:cs="B Nazanin"/>
                <w:b/>
                <w:color w:val="000000" w:themeColor="text1"/>
                <w:rtl/>
              </w:rPr>
              <w:t xml:space="preserve"> سل ب</w:t>
            </w:r>
            <w:r w:rsidRPr="007E0C85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ی</w:t>
            </w:r>
            <w:r w:rsidRPr="007E0C85">
              <w:rPr>
                <w:rFonts w:ascii="Calibri" w:eastAsia="Calibri" w:hAnsi="Calibri" w:cs="B Nazanin" w:hint="eastAsia"/>
                <w:b/>
                <w:color w:val="000000" w:themeColor="text1"/>
                <w:rtl/>
              </w:rPr>
              <w:t>شتر</w:t>
            </w:r>
            <w:r w:rsidRPr="007E0C85">
              <w:rPr>
                <w:rFonts w:ascii="Calibri" w:eastAsia="Calibri" w:hAnsi="Calibri" w:cs="B Nazanin"/>
                <w:b/>
                <w:color w:val="000000" w:themeColor="text1"/>
                <w:rtl/>
              </w:rPr>
              <w:t xml:space="preserve"> م</w:t>
            </w:r>
            <w:r w:rsidRPr="007E0C85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ی</w:t>
            </w:r>
            <w:r w:rsidRPr="007E0C85">
              <w:rPr>
                <w:rFonts w:ascii="Calibri" w:eastAsia="Calibri" w:hAnsi="Calibri" w:cs="B Nazanin"/>
                <w:b/>
                <w:color w:val="000000" w:themeColor="text1"/>
                <w:rtl/>
              </w:rPr>
              <w:t xml:space="preserve"> شود</w:t>
            </w:r>
          </w:p>
        </w:tc>
      </w:tr>
      <w:tr w:rsidR="00881AC0" w:rsidRPr="00881AC0" w14:paraId="1F5ED692" w14:textId="77777777" w:rsidTr="00DC636D">
        <w:trPr>
          <w:cantSplit/>
        </w:trPr>
        <w:tc>
          <w:tcPr>
            <w:tcW w:w="794" w:type="dxa"/>
          </w:tcPr>
          <w:p w14:paraId="5D40410A" w14:textId="77777777" w:rsidR="00DC636D" w:rsidRPr="00881AC0" w:rsidRDefault="00DC636D" w:rsidP="00DC636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50BFC2C" w14:textId="77777777" w:rsidR="00DC636D" w:rsidRPr="00881AC0" w:rsidRDefault="00DC636D" w:rsidP="00DC636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285EC3">
              <w:rPr>
                <w:rStyle w:val="StyleComplexNazanin"/>
                <w:rFonts w:asciiTheme="majorBidi" w:hAnsiTheme="majorBidi" w:cs="B Nazanin"/>
                <w:color w:val="000000" w:themeColor="text1"/>
                <w:highlight w:val="yellow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7D5C7CD" w14:textId="6A7CF08F" w:rsidR="00DC636D" w:rsidRPr="00881AC0" w:rsidRDefault="007E0C85" w:rsidP="00DC636D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lang w:bidi="ar-SA"/>
              </w:rPr>
            </w:pP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الف و ب</w:t>
            </w:r>
            <w:r w:rsidR="00DC636D" w:rsidRPr="00881AC0"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 xml:space="preserve"> </w:t>
            </w:r>
          </w:p>
        </w:tc>
      </w:tr>
      <w:tr w:rsidR="00881AC0" w:rsidRPr="00881AC0" w14:paraId="654675CC" w14:textId="77777777" w:rsidTr="00DC636D">
        <w:trPr>
          <w:cantSplit/>
        </w:trPr>
        <w:tc>
          <w:tcPr>
            <w:tcW w:w="794" w:type="dxa"/>
          </w:tcPr>
          <w:p w14:paraId="145A6360" w14:textId="77777777" w:rsidR="00DC636D" w:rsidRPr="00881AC0" w:rsidRDefault="00DC636D" w:rsidP="00DC636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AA32686" w14:textId="77777777" w:rsidR="00DC636D" w:rsidRPr="00881AC0" w:rsidRDefault="00DC636D" w:rsidP="00DC636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009DBEB" w14:textId="0AED14B6" w:rsidR="00DC636D" w:rsidRPr="00881AC0" w:rsidRDefault="007E0C85" w:rsidP="00DC636D">
            <w:pPr>
              <w:pStyle w:val="a0"/>
              <w:keepNext/>
              <w:keepLines/>
              <w:jc w:val="left"/>
              <w:rPr>
                <w:rFonts w:ascii="Calibri" w:eastAsia="Calibri" w:hAnsi="Calibri" w:cs="B Nazanin"/>
                <w:b/>
                <w:color w:val="000000" w:themeColor="text1"/>
                <w:rtl/>
              </w:rPr>
            </w:pPr>
            <w:r>
              <w:rPr>
                <w:rFonts w:ascii="Calibri" w:eastAsia="Calibri" w:hAnsi="Calibri" w:cs="B Nazanin" w:hint="cs"/>
                <w:b/>
                <w:color w:val="000000" w:themeColor="text1"/>
                <w:rtl/>
              </w:rPr>
              <w:t>هیچکدام</w:t>
            </w:r>
          </w:p>
        </w:tc>
      </w:tr>
      <w:tr w:rsidR="00DC636D" w:rsidRPr="00881AC0" w14:paraId="478139E4" w14:textId="77777777" w:rsidTr="00DC636D">
        <w:trPr>
          <w:cantSplit/>
        </w:trPr>
        <w:tc>
          <w:tcPr>
            <w:tcW w:w="794" w:type="dxa"/>
          </w:tcPr>
          <w:p w14:paraId="5B22127C" w14:textId="77777777" w:rsidR="00DC636D" w:rsidRPr="00881AC0" w:rsidRDefault="00DC636D" w:rsidP="00DC636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881AC0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52C1728" w14:textId="67A18F04" w:rsidR="00DC636D" w:rsidRPr="00881AC0" w:rsidRDefault="00227F4D" w:rsidP="00227F4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227F4D">
              <w:rPr>
                <w:rFonts w:asciiTheme="majorBidi" w:hAnsiTheme="majorBidi" w:cs="B Nazanin"/>
                <w:color w:val="000000" w:themeColor="text1"/>
                <w:rtl/>
              </w:rPr>
              <w:t>مد</w:t>
            </w:r>
            <w:r w:rsidRPr="00227F4D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227F4D">
              <w:rPr>
                <w:rFonts w:asciiTheme="majorBidi" w:hAnsiTheme="majorBidi" w:cs="B Nazanin" w:hint="eastAsia"/>
                <w:color w:val="000000" w:themeColor="text1"/>
                <w:rtl/>
              </w:rPr>
              <w:t>ر</w:t>
            </w:r>
            <w:r w:rsidRPr="00227F4D">
              <w:rPr>
                <w:rFonts w:asciiTheme="majorBidi" w:hAnsiTheme="majorBidi" w:cs="B Nazanin" w:hint="cs"/>
                <w:color w:val="000000" w:themeColor="text1"/>
                <w:rtl/>
              </w:rPr>
              <w:t>ی</w:t>
            </w:r>
            <w:r w:rsidRPr="00227F4D">
              <w:rPr>
                <w:rFonts w:asciiTheme="majorBidi" w:hAnsiTheme="majorBidi" w:cs="B Nazanin" w:hint="eastAsia"/>
                <w:color w:val="000000" w:themeColor="text1"/>
                <w:rtl/>
              </w:rPr>
              <w:t>ت</w:t>
            </w:r>
            <w:r w:rsidRPr="00227F4D">
              <w:rPr>
                <w:rFonts w:asciiTheme="majorBidi" w:hAnsiTheme="majorBidi" w:cs="B Nazanin"/>
                <w:color w:val="000000" w:themeColor="text1"/>
                <w:rtl/>
              </w:rPr>
              <w:t xml:space="preserve"> </w:t>
            </w:r>
            <w:r w:rsidRPr="00227F4D">
              <w:rPr>
                <w:rFonts w:asciiTheme="majorBidi" w:hAnsiTheme="majorBidi" w:cs="B Nazanin" w:hint="cs"/>
                <w:color w:val="000000" w:themeColor="text1"/>
                <w:rtl/>
              </w:rPr>
              <w:t xml:space="preserve">مراقبت و درمان افراد عفونت همزمان </w:t>
            </w:r>
            <w:r w:rsidRPr="00227F4D">
              <w:rPr>
                <w:rFonts w:asciiTheme="majorBidi" w:hAnsiTheme="majorBidi" w:cs="B Nazanin"/>
                <w:color w:val="000000" w:themeColor="text1"/>
              </w:rPr>
              <w:t xml:space="preserve">  HIV</w:t>
            </w:r>
            <w:r w:rsidRPr="00227F4D">
              <w:rPr>
                <w:rFonts w:asciiTheme="majorBidi" w:hAnsiTheme="majorBidi" w:cs="B Nazanin" w:hint="cs"/>
                <w:color w:val="000000" w:themeColor="text1"/>
                <w:rtl/>
              </w:rPr>
              <w:t>و سل</w:t>
            </w:r>
          </w:p>
        </w:tc>
      </w:tr>
    </w:tbl>
    <w:p w14:paraId="2E480D20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54313816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0DA8E66D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0DB7030E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383DEE0E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5DF8E952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4B4B6A73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sectPr w:rsidR="00A46E56" w:rsidSect="00344F62">
      <w:headerReference w:type="default" r:id="rId8"/>
      <w:footerReference w:type="default" r:id="rId9"/>
      <w:pgSz w:w="11906" w:h="16838"/>
      <w:pgMar w:top="1618" w:right="851" w:bottom="1440" w:left="851" w:header="709" w:footer="19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8F689" w14:textId="77777777" w:rsidR="00901CE6" w:rsidRDefault="00901CE6">
      <w:r>
        <w:separator/>
      </w:r>
    </w:p>
  </w:endnote>
  <w:endnote w:type="continuationSeparator" w:id="0">
    <w:p w14:paraId="27CACC4B" w14:textId="77777777" w:rsidR="00901CE6" w:rsidRDefault="00901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Yagut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5CDBF" w14:textId="77777777" w:rsidR="00CB67F0" w:rsidRPr="001F3A0F" w:rsidRDefault="00CB67F0" w:rsidP="006D36FD">
    <w:pPr>
      <w:pStyle w:val="Footer"/>
      <w:jc w:val="right"/>
      <w:rPr>
        <w:rFonts w:cs="B Nazanin"/>
        <w:sz w:val="20"/>
        <w:szCs w:val="20"/>
        <w:rtl/>
      </w:rPr>
    </w:pPr>
    <w:r w:rsidRPr="001F3A0F">
      <w:rPr>
        <w:rFonts w:cs="B Nazanin" w:hint="cs"/>
        <w:sz w:val="20"/>
        <w:szCs w:val="20"/>
        <w:rtl/>
      </w:rPr>
      <w:t xml:space="preserve">صفحه  </w:t>
    </w:r>
    <w:r w:rsidRPr="001F3A0F">
      <w:rPr>
        <w:rStyle w:val="PageNumber"/>
        <w:rFonts w:cs="B Nazanin"/>
        <w:sz w:val="20"/>
        <w:szCs w:val="20"/>
      </w:rPr>
      <w:fldChar w:fldCharType="begin"/>
    </w:r>
    <w:r w:rsidRPr="001F3A0F">
      <w:rPr>
        <w:rStyle w:val="PageNumber"/>
        <w:rFonts w:cs="B Nazanin"/>
        <w:sz w:val="20"/>
        <w:szCs w:val="20"/>
      </w:rPr>
      <w:instrText xml:space="preserve"> PAGE </w:instrText>
    </w:r>
    <w:r w:rsidRPr="001F3A0F">
      <w:rPr>
        <w:rStyle w:val="PageNumber"/>
        <w:rFonts w:cs="B Nazanin"/>
        <w:sz w:val="20"/>
        <w:szCs w:val="20"/>
      </w:rPr>
      <w:fldChar w:fldCharType="separate"/>
    </w:r>
    <w:r w:rsidR="00DC636D">
      <w:rPr>
        <w:rStyle w:val="PageNumber"/>
        <w:rFonts w:cs="B Nazanin"/>
        <w:noProof/>
        <w:sz w:val="20"/>
        <w:szCs w:val="20"/>
        <w:rtl/>
      </w:rPr>
      <w:t>23</w:t>
    </w:r>
    <w:r w:rsidRPr="001F3A0F">
      <w:rPr>
        <w:rStyle w:val="PageNumber"/>
        <w:rFonts w:cs="B Nazanin"/>
        <w:sz w:val="20"/>
        <w:szCs w:val="20"/>
      </w:rPr>
      <w:fldChar w:fldCharType="end"/>
    </w:r>
    <w:r w:rsidRPr="001F3A0F">
      <w:rPr>
        <w:rStyle w:val="PageNumber"/>
        <w:rFonts w:cs="B Nazanin" w:hint="cs"/>
        <w:sz w:val="20"/>
        <w:szCs w:val="20"/>
        <w:rtl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1FCE6" w14:textId="77777777" w:rsidR="00901CE6" w:rsidRDefault="00901CE6">
      <w:r>
        <w:separator/>
      </w:r>
    </w:p>
  </w:footnote>
  <w:footnote w:type="continuationSeparator" w:id="0">
    <w:p w14:paraId="1C8711CD" w14:textId="77777777" w:rsidR="00901CE6" w:rsidRDefault="00901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D6284" w14:textId="77777777" w:rsidR="00CB67F0" w:rsidRPr="006D36FD" w:rsidRDefault="00CB67F0" w:rsidP="00453C31">
    <w:pPr>
      <w:pStyle w:val="Header"/>
      <w:jc w:val="center"/>
      <w:rPr>
        <w:rFonts w:cs="Nazanin"/>
        <w:b/>
        <w:b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BB17ABB" wp14:editId="02BE2424">
              <wp:simplePos x="0" y="0"/>
              <wp:positionH relativeFrom="column">
                <wp:posOffset>-24130</wp:posOffset>
              </wp:positionH>
              <wp:positionV relativeFrom="paragraph">
                <wp:posOffset>90170</wp:posOffset>
              </wp:positionV>
              <wp:extent cx="2778760" cy="342900"/>
              <wp:effectExtent l="0" t="0" r="0" b="0"/>
              <wp:wrapNone/>
              <wp:docPr id="4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876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3B34AE" w14:textId="77777777" w:rsidR="00CB67F0" w:rsidRPr="00453C31" w:rsidRDefault="00CB67F0" w:rsidP="00E20861">
                          <w:pPr>
                            <w:rPr>
                              <w:rFonts w:cs="B Nazani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cs="B Nazanin"/>
                              <w:sz w:val="28"/>
                              <w:szCs w:val="28"/>
                              <w:rtl/>
                            </w:rPr>
                            <w:t>رشته</w:t>
                          </w:r>
                          <w:r>
                            <w:rPr>
                              <w:rFonts w:cs="B Nazanin" w:hint="cs"/>
                              <w:sz w:val="28"/>
                              <w:szCs w:val="28"/>
                              <w:rtl/>
                            </w:rPr>
                            <w:t xml:space="preserve"> تخصصی</w:t>
                          </w:r>
                          <w:r>
                            <w:rPr>
                              <w:rFonts w:cs="B Nazanin"/>
                              <w:sz w:val="28"/>
                              <w:szCs w:val="28"/>
                              <w:rtl/>
                            </w:rPr>
                            <w:t>:</w:t>
                          </w:r>
                          <w:r>
                            <w:rPr>
                              <w:rFonts w:cs="B Nazanin" w:hint="cs"/>
                              <w:sz w:val="28"/>
                              <w:szCs w:val="28"/>
                              <w:rtl/>
                            </w:rPr>
                            <w:t xml:space="preserve"> معاونت بهداشتی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B17ABB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6" type="#_x0000_t202" style="position:absolute;left:0;text-align:left;margin-left:-1.9pt;margin-top:7.1pt;width:218.8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" filled="f" stroked="f">
              <v:textbox>
                <w:txbxContent>
                  <w:p w14:paraId="723B34AE" w14:textId="77777777" w:rsidR="00CB67F0" w:rsidRPr="00453C31" w:rsidRDefault="00CB67F0" w:rsidP="00E20861">
                    <w:pPr>
                      <w:rPr>
                        <w:rFonts w:cs="B Nazanin"/>
                        <w:sz w:val="28"/>
                        <w:szCs w:val="28"/>
                      </w:rPr>
                    </w:pPr>
                    <w:r>
                      <w:rPr>
                        <w:rFonts w:cs="B Nazanin"/>
                        <w:sz w:val="28"/>
                        <w:szCs w:val="28"/>
                        <w:rtl/>
                      </w:rPr>
                      <w:t>رشته</w:t>
                    </w:r>
                    <w:r>
                      <w:rPr>
                        <w:rFonts w:cs="B Nazanin" w:hint="cs"/>
                        <w:sz w:val="28"/>
                        <w:szCs w:val="28"/>
                        <w:rtl/>
                      </w:rPr>
                      <w:t xml:space="preserve"> تخصصی</w:t>
                    </w:r>
                    <w:r>
                      <w:rPr>
                        <w:rFonts w:cs="B Nazanin"/>
                        <w:sz w:val="28"/>
                        <w:szCs w:val="28"/>
                        <w:rtl/>
                      </w:rPr>
                      <w:t>:</w:t>
                    </w:r>
                    <w:r>
                      <w:rPr>
                        <w:rFonts w:cs="B Nazanin" w:hint="cs"/>
                        <w:sz w:val="28"/>
                        <w:szCs w:val="28"/>
                        <w:rtl/>
                      </w:rPr>
                      <w:t xml:space="preserve"> معاونت بهداشتی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37D2223" wp14:editId="0293873E">
              <wp:simplePos x="0" y="0"/>
              <wp:positionH relativeFrom="column">
                <wp:posOffset>262338</wp:posOffset>
              </wp:positionH>
              <wp:positionV relativeFrom="paragraph">
                <wp:posOffset>-108254</wp:posOffset>
              </wp:positionV>
              <wp:extent cx="2557090" cy="433705"/>
              <wp:effectExtent l="0" t="0" r="0" b="4445"/>
              <wp:wrapNone/>
              <wp:docPr id="5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7090" cy="433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547977" w14:textId="6624D2EF" w:rsidR="00CB67F0" w:rsidRPr="005937FB" w:rsidRDefault="00CB67F0" w:rsidP="00715BB2">
                          <w:pPr>
                            <w:spacing w:line="276" w:lineRule="auto"/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آزمون</w:t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 xml:space="preserve"> ضمن خدمت </w:t>
                          </w:r>
                          <w:r w:rsidR="00104110"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1403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37D2223" id="Text Box 18" o:spid="_x0000_s1027" type="#_x0000_t202" style="position:absolute;left:0;text-align:left;margin-left:20.65pt;margin-top:-8.5pt;width:201.35pt;height:34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" filled="f" stroked="f">
              <v:textbox>
                <w:txbxContent>
                  <w:p w14:paraId="73547977" w14:textId="6624D2EF" w:rsidR="00CB67F0" w:rsidRPr="005937FB" w:rsidRDefault="00CB67F0" w:rsidP="00715BB2">
                    <w:pPr>
                      <w:spacing w:line="276" w:lineRule="auto"/>
                      <w:rPr>
                        <w:rFonts w:cs="B Nazanin"/>
                        <w:b/>
                        <w:bCs/>
                        <w:sz w:val="21"/>
                        <w:szCs w:val="21"/>
                      </w:rPr>
                    </w:pPr>
                    <w:r>
                      <w:rPr>
                        <w:rFonts w:cs="B Nazanin"/>
                        <w:b/>
                        <w:bCs/>
                        <w:sz w:val="21"/>
                        <w:szCs w:val="21"/>
                        <w:rtl/>
                      </w:rPr>
                      <w:t>آزمون</w:t>
                    </w:r>
                    <w:r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 xml:space="preserve"> ضمن خدمت </w:t>
                    </w:r>
                    <w:r w:rsidR="00104110"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>1403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0B7F690" wp14:editId="5C7AF67D">
              <wp:simplePos x="0" y="0"/>
              <wp:positionH relativeFrom="column">
                <wp:posOffset>3247390</wp:posOffset>
              </wp:positionH>
              <wp:positionV relativeFrom="paragraph">
                <wp:posOffset>-116205</wp:posOffset>
              </wp:positionV>
              <wp:extent cx="3681730" cy="598805"/>
              <wp:effectExtent l="0" t="0" r="0" b="0"/>
              <wp:wrapNone/>
              <wp:docPr id="3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81730" cy="598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406E84" w14:textId="77777777" w:rsidR="00CB67F0" w:rsidRPr="005937FB" w:rsidRDefault="00CB67F0" w:rsidP="00813B33">
                          <w:pPr>
                            <w:spacing w:line="276" w:lineRule="auto"/>
                            <w:jc w:val="center"/>
                            <w:rPr>
                              <w:rFonts w:cs="B Nazanin"/>
                              <w:sz w:val="22"/>
                              <w:szCs w:val="22"/>
                            </w:rPr>
                          </w:pPr>
                          <w:r w:rsidRPr="005937FB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دانشگاه علوم پزشکی و خدمات بهداشتی درمانی </w:t>
                          </w:r>
                          <w:r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</w:rPr>
                            <w:t>…..</w:t>
                          </w:r>
                          <w:r w:rsidRPr="005937FB"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مرکز ملی آموزش مدیریت سلامت</w:t>
                          </w:r>
                          <w:r>
                            <w:rPr>
                              <w:rFonts w:cs="B Nazanin" w:hint="cs"/>
                              <w:sz w:val="22"/>
                              <w:szCs w:val="22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cs="B Nazanin"/>
                              <w:sz w:val="22"/>
                              <w:szCs w:val="22"/>
                            </w:rPr>
                            <w:t>NPMC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B7F690" id="Text Box 19" o:spid="_x0000_s1028" type="#_x0000_t202" style="position:absolute;left:0;text-align:left;margin-left:255.7pt;margin-top:-9.15pt;width:289.9pt;height:4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" filled="f" stroked="f">
              <v:textbox>
                <w:txbxContent>
                  <w:p w14:paraId="3B406E84" w14:textId="77777777" w:rsidR="00CB67F0" w:rsidRPr="005937FB" w:rsidRDefault="00CB67F0" w:rsidP="00813B33">
                    <w:pPr>
                      <w:spacing w:line="276" w:lineRule="auto"/>
                      <w:jc w:val="center"/>
                      <w:rPr>
                        <w:rFonts w:cs="B Nazanin"/>
                        <w:sz w:val="22"/>
                        <w:szCs w:val="22"/>
                      </w:rPr>
                    </w:pPr>
                    <w:r w:rsidRPr="005937FB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دانشگاه علوم پزشکی و خدمات بهداشتی درمانی </w:t>
                    </w:r>
                    <w:r>
                      <w:rPr>
                        <w:rFonts w:cs="B Nazanin"/>
                        <w:b/>
                        <w:bCs/>
                        <w:sz w:val="22"/>
                        <w:szCs w:val="22"/>
                      </w:rPr>
                      <w:t>…..</w:t>
                    </w:r>
                    <w:r w:rsidRPr="005937FB">
                      <w:rPr>
                        <w:rFonts w:cs="B Nazanin"/>
                        <w:b/>
                        <w:bCs/>
                        <w:sz w:val="22"/>
                        <w:szCs w:val="22"/>
                      </w:rPr>
                      <w:br/>
                    </w:r>
                    <w:r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مرکز ملی آموزش مدیریت سلامت</w:t>
                    </w:r>
                    <w:r>
                      <w:rPr>
                        <w:rFonts w:cs="B Nazanin" w:hint="cs"/>
                        <w:sz w:val="22"/>
                        <w:szCs w:val="22"/>
                        <w:rtl/>
                      </w:rPr>
                      <w:t xml:space="preserve"> </w:t>
                    </w:r>
                    <w:r>
                      <w:rPr>
                        <w:rFonts w:cs="B Nazanin"/>
                        <w:sz w:val="22"/>
                        <w:szCs w:val="22"/>
                      </w:rPr>
                      <w:t>NPMC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744EF3D9" wp14:editId="13EDAEE4">
              <wp:simplePos x="0" y="0"/>
              <wp:positionH relativeFrom="column">
                <wp:posOffset>-228600</wp:posOffset>
              </wp:positionH>
              <wp:positionV relativeFrom="paragraph">
                <wp:posOffset>-107315</wp:posOffset>
              </wp:positionV>
              <wp:extent cx="6858000" cy="571500"/>
              <wp:effectExtent l="0" t="0" r="19050" b="19050"/>
              <wp:wrapNone/>
              <wp:docPr id="2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5715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370373E2" id="AutoShape 10" o:spid="_x0000_s1026" style="position:absolute;margin-left:-18pt;margin-top:-8.45pt;width:540pt;height:4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05B1967" wp14:editId="61EA3D36">
              <wp:simplePos x="0" y="0"/>
              <wp:positionH relativeFrom="column">
                <wp:posOffset>-226695</wp:posOffset>
              </wp:positionH>
              <wp:positionV relativeFrom="paragraph">
                <wp:posOffset>464185</wp:posOffset>
              </wp:positionV>
              <wp:extent cx="6858000" cy="9486900"/>
              <wp:effectExtent l="19050" t="19050" r="19050" b="19050"/>
              <wp:wrapNone/>
              <wp:docPr id="1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9486900"/>
                      </a:xfrm>
                      <a:prstGeom prst="roundRect">
                        <a:avLst>
                          <a:gd name="adj" fmla="val 1528"/>
                        </a:avLst>
                      </a:prstGeom>
                      <a:solidFill>
                        <a:srgbClr val="FFFFFF"/>
                      </a:solidFill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76CC3782" w14:textId="77777777" w:rsidR="00CB67F0" w:rsidRDefault="00CB67F0" w:rsidP="00732AC7">
                          <w:pPr>
                            <w:jc w:val="center"/>
                          </w:pPr>
                          <w:r>
                            <w:rPr>
                              <w:rFonts w:hint="cs"/>
                              <w:rtl/>
                            </w:rPr>
                            <w:t>÷</w:t>
                          </w:r>
                        </w:p>
                        <w:p w14:paraId="137A7F80" w14:textId="77777777" w:rsidR="00CB67F0" w:rsidRDefault="00CB67F0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205B1967" id="AutoShape 9" o:spid="_x0000_s1029" style="position:absolute;left:0;text-align:left;margin-left:-17.85pt;margin-top:36.55pt;width:540pt;height:74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0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" strokeweight="3pt">
              <v:stroke linestyle="thinThin"/>
              <v:textbox>
                <w:txbxContent>
                  <w:p w14:paraId="76CC3782" w14:textId="77777777" w:rsidR="00CB67F0" w:rsidRDefault="00CB67F0" w:rsidP="00732AC7">
                    <w:pPr>
                      <w:jc w:val="center"/>
                    </w:pPr>
                    <w:r>
                      <w:rPr>
                        <w:rFonts w:hint="cs"/>
                        <w:rtl/>
                      </w:rPr>
                      <w:t>÷</w:t>
                    </w:r>
                  </w:p>
                  <w:p w14:paraId="137A7F80" w14:textId="77777777" w:rsidR="00CB67F0" w:rsidRDefault="00CB67F0"/>
                </w:txbxContent>
              </v:textbox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CD1158"/>
    <w:multiLevelType w:val="hybridMultilevel"/>
    <w:tmpl w:val="0FC09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D84D24"/>
    <w:multiLevelType w:val="hybridMultilevel"/>
    <w:tmpl w:val="E5A6AB94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num w:numId="1" w16cid:durableId="1826704579">
    <w:abstractNumId w:val="0"/>
  </w:num>
  <w:num w:numId="2" w16cid:durableId="133683584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2B77"/>
    <w:rsid w:val="00007F08"/>
    <w:rsid w:val="000243F2"/>
    <w:rsid w:val="0003146B"/>
    <w:rsid w:val="00034C30"/>
    <w:rsid w:val="00063EF1"/>
    <w:rsid w:val="00072457"/>
    <w:rsid w:val="00075681"/>
    <w:rsid w:val="00075C78"/>
    <w:rsid w:val="0007792B"/>
    <w:rsid w:val="000808FE"/>
    <w:rsid w:val="000A1C98"/>
    <w:rsid w:val="000A7996"/>
    <w:rsid w:val="000B0F5C"/>
    <w:rsid w:val="000E4D0A"/>
    <w:rsid w:val="000F71BD"/>
    <w:rsid w:val="00104110"/>
    <w:rsid w:val="001218DE"/>
    <w:rsid w:val="00136295"/>
    <w:rsid w:val="00136DA6"/>
    <w:rsid w:val="00141165"/>
    <w:rsid w:val="00143380"/>
    <w:rsid w:val="001517D6"/>
    <w:rsid w:val="00161EA0"/>
    <w:rsid w:val="00166EA4"/>
    <w:rsid w:val="001712CC"/>
    <w:rsid w:val="00174532"/>
    <w:rsid w:val="00193B3E"/>
    <w:rsid w:val="00194F6A"/>
    <w:rsid w:val="001A71CD"/>
    <w:rsid w:val="001B55C3"/>
    <w:rsid w:val="001B7F19"/>
    <w:rsid w:val="001D543C"/>
    <w:rsid w:val="001F0295"/>
    <w:rsid w:val="001F3A0F"/>
    <w:rsid w:val="00225D4A"/>
    <w:rsid w:val="00227F4D"/>
    <w:rsid w:val="00240F7F"/>
    <w:rsid w:val="002560AB"/>
    <w:rsid w:val="00267CC7"/>
    <w:rsid w:val="00280825"/>
    <w:rsid w:val="00285EC3"/>
    <w:rsid w:val="00290AB6"/>
    <w:rsid w:val="002A67CB"/>
    <w:rsid w:val="002B03BA"/>
    <w:rsid w:val="002B29A7"/>
    <w:rsid w:val="002C3C64"/>
    <w:rsid w:val="002D2570"/>
    <w:rsid w:val="002E069A"/>
    <w:rsid w:val="002E4DC9"/>
    <w:rsid w:val="002F3DEC"/>
    <w:rsid w:val="003006BA"/>
    <w:rsid w:val="00305037"/>
    <w:rsid w:val="003148D4"/>
    <w:rsid w:val="0033484B"/>
    <w:rsid w:val="00344F62"/>
    <w:rsid w:val="003514BE"/>
    <w:rsid w:val="00362C71"/>
    <w:rsid w:val="00374FD1"/>
    <w:rsid w:val="003816B6"/>
    <w:rsid w:val="003A559B"/>
    <w:rsid w:val="003A6A83"/>
    <w:rsid w:val="003D3E4B"/>
    <w:rsid w:val="003E54ED"/>
    <w:rsid w:val="003E5CD3"/>
    <w:rsid w:val="003F1251"/>
    <w:rsid w:val="003F434C"/>
    <w:rsid w:val="00406997"/>
    <w:rsid w:val="00407EE6"/>
    <w:rsid w:val="0041029E"/>
    <w:rsid w:val="0041074F"/>
    <w:rsid w:val="00426488"/>
    <w:rsid w:val="00450F3A"/>
    <w:rsid w:val="00453C31"/>
    <w:rsid w:val="004705F3"/>
    <w:rsid w:val="0047099D"/>
    <w:rsid w:val="00470C96"/>
    <w:rsid w:val="00471789"/>
    <w:rsid w:val="00472477"/>
    <w:rsid w:val="0048340C"/>
    <w:rsid w:val="00485398"/>
    <w:rsid w:val="00496441"/>
    <w:rsid w:val="004964B4"/>
    <w:rsid w:val="0049790C"/>
    <w:rsid w:val="004A340F"/>
    <w:rsid w:val="004B24F7"/>
    <w:rsid w:val="004B62CD"/>
    <w:rsid w:val="004C0ABB"/>
    <w:rsid w:val="004D2A86"/>
    <w:rsid w:val="004E557F"/>
    <w:rsid w:val="004E6059"/>
    <w:rsid w:val="00510E7A"/>
    <w:rsid w:val="005110C8"/>
    <w:rsid w:val="00516286"/>
    <w:rsid w:val="00532E15"/>
    <w:rsid w:val="005460F2"/>
    <w:rsid w:val="005463D3"/>
    <w:rsid w:val="00572B29"/>
    <w:rsid w:val="0059285E"/>
    <w:rsid w:val="005937FB"/>
    <w:rsid w:val="00597025"/>
    <w:rsid w:val="00597CE5"/>
    <w:rsid w:val="005A4738"/>
    <w:rsid w:val="005B352D"/>
    <w:rsid w:val="005C3793"/>
    <w:rsid w:val="005C4E45"/>
    <w:rsid w:val="005E213A"/>
    <w:rsid w:val="005F1717"/>
    <w:rsid w:val="005F3B00"/>
    <w:rsid w:val="005F6470"/>
    <w:rsid w:val="005F79CB"/>
    <w:rsid w:val="005F7F76"/>
    <w:rsid w:val="006227E8"/>
    <w:rsid w:val="00624C3D"/>
    <w:rsid w:val="00630F76"/>
    <w:rsid w:val="0063391A"/>
    <w:rsid w:val="00656630"/>
    <w:rsid w:val="00656DFD"/>
    <w:rsid w:val="00664F5C"/>
    <w:rsid w:val="00676819"/>
    <w:rsid w:val="006832B6"/>
    <w:rsid w:val="00695D7A"/>
    <w:rsid w:val="006B0676"/>
    <w:rsid w:val="006C45A5"/>
    <w:rsid w:val="006D36FD"/>
    <w:rsid w:val="00700CA3"/>
    <w:rsid w:val="007035AC"/>
    <w:rsid w:val="00715BB2"/>
    <w:rsid w:val="00730DC0"/>
    <w:rsid w:val="00732AC7"/>
    <w:rsid w:val="00752BA7"/>
    <w:rsid w:val="0076020B"/>
    <w:rsid w:val="00776D30"/>
    <w:rsid w:val="00786E99"/>
    <w:rsid w:val="00797D4F"/>
    <w:rsid w:val="007B34A5"/>
    <w:rsid w:val="007D1F63"/>
    <w:rsid w:val="007E0865"/>
    <w:rsid w:val="007E0C85"/>
    <w:rsid w:val="007E1F29"/>
    <w:rsid w:val="007F139B"/>
    <w:rsid w:val="007F516F"/>
    <w:rsid w:val="00805D0A"/>
    <w:rsid w:val="00813B33"/>
    <w:rsid w:val="008204B2"/>
    <w:rsid w:val="00824B92"/>
    <w:rsid w:val="0082625F"/>
    <w:rsid w:val="00847B11"/>
    <w:rsid w:val="0085186B"/>
    <w:rsid w:val="008561E6"/>
    <w:rsid w:val="008613EF"/>
    <w:rsid w:val="00870392"/>
    <w:rsid w:val="00872B77"/>
    <w:rsid w:val="00880240"/>
    <w:rsid w:val="00881AC0"/>
    <w:rsid w:val="0089421B"/>
    <w:rsid w:val="0089771B"/>
    <w:rsid w:val="008A0314"/>
    <w:rsid w:val="008A1EC0"/>
    <w:rsid w:val="008B26AC"/>
    <w:rsid w:val="008C0642"/>
    <w:rsid w:val="008C28E7"/>
    <w:rsid w:val="008D49C9"/>
    <w:rsid w:val="00901CE6"/>
    <w:rsid w:val="00913D4C"/>
    <w:rsid w:val="00927EB3"/>
    <w:rsid w:val="00931B42"/>
    <w:rsid w:val="00932DDA"/>
    <w:rsid w:val="00970691"/>
    <w:rsid w:val="00973A7A"/>
    <w:rsid w:val="00974178"/>
    <w:rsid w:val="009752E7"/>
    <w:rsid w:val="009B24FF"/>
    <w:rsid w:val="009E5725"/>
    <w:rsid w:val="009F0F6A"/>
    <w:rsid w:val="009F1E19"/>
    <w:rsid w:val="009F6514"/>
    <w:rsid w:val="009F6DF1"/>
    <w:rsid w:val="00A023CC"/>
    <w:rsid w:val="00A05D84"/>
    <w:rsid w:val="00A12D2B"/>
    <w:rsid w:val="00A16108"/>
    <w:rsid w:val="00A17869"/>
    <w:rsid w:val="00A17B43"/>
    <w:rsid w:val="00A232D4"/>
    <w:rsid w:val="00A243E1"/>
    <w:rsid w:val="00A32D2F"/>
    <w:rsid w:val="00A3569F"/>
    <w:rsid w:val="00A40E1D"/>
    <w:rsid w:val="00A44826"/>
    <w:rsid w:val="00A46E56"/>
    <w:rsid w:val="00A572DC"/>
    <w:rsid w:val="00A62ED9"/>
    <w:rsid w:val="00A67F7E"/>
    <w:rsid w:val="00A83656"/>
    <w:rsid w:val="00AC6DD7"/>
    <w:rsid w:val="00AD0A79"/>
    <w:rsid w:val="00AD1158"/>
    <w:rsid w:val="00AD2465"/>
    <w:rsid w:val="00AE7B0B"/>
    <w:rsid w:val="00AF763F"/>
    <w:rsid w:val="00AF76D9"/>
    <w:rsid w:val="00B46D32"/>
    <w:rsid w:val="00B91DD1"/>
    <w:rsid w:val="00B93860"/>
    <w:rsid w:val="00BA18D5"/>
    <w:rsid w:val="00BB54E9"/>
    <w:rsid w:val="00BB68EF"/>
    <w:rsid w:val="00BC1A66"/>
    <w:rsid w:val="00BC3D92"/>
    <w:rsid w:val="00BC6CCB"/>
    <w:rsid w:val="00BD1595"/>
    <w:rsid w:val="00BD1B4C"/>
    <w:rsid w:val="00BE60E2"/>
    <w:rsid w:val="00C02CE5"/>
    <w:rsid w:val="00C0462F"/>
    <w:rsid w:val="00C05DC6"/>
    <w:rsid w:val="00C128C0"/>
    <w:rsid w:val="00C13B4C"/>
    <w:rsid w:val="00C25E1C"/>
    <w:rsid w:val="00C33159"/>
    <w:rsid w:val="00C34B4E"/>
    <w:rsid w:val="00C350B5"/>
    <w:rsid w:val="00C36039"/>
    <w:rsid w:val="00C45620"/>
    <w:rsid w:val="00C604EF"/>
    <w:rsid w:val="00C6253A"/>
    <w:rsid w:val="00C733EB"/>
    <w:rsid w:val="00C80A8F"/>
    <w:rsid w:val="00CA41BE"/>
    <w:rsid w:val="00CB67F0"/>
    <w:rsid w:val="00CC7B97"/>
    <w:rsid w:val="00CD498F"/>
    <w:rsid w:val="00CF1E45"/>
    <w:rsid w:val="00D03C49"/>
    <w:rsid w:val="00D07B8C"/>
    <w:rsid w:val="00D226D7"/>
    <w:rsid w:val="00D240BB"/>
    <w:rsid w:val="00D60ACE"/>
    <w:rsid w:val="00D60DB2"/>
    <w:rsid w:val="00D644E5"/>
    <w:rsid w:val="00D83D6C"/>
    <w:rsid w:val="00D8415A"/>
    <w:rsid w:val="00D8580E"/>
    <w:rsid w:val="00D87F2E"/>
    <w:rsid w:val="00D91DE8"/>
    <w:rsid w:val="00D93609"/>
    <w:rsid w:val="00D95FC5"/>
    <w:rsid w:val="00DA0A0E"/>
    <w:rsid w:val="00DA6CEC"/>
    <w:rsid w:val="00DB6F73"/>
    <w:rsid w:val="00DC636D"/>
    <w:rsid w:val="00DC6958"/>
    <w:rsid w:val="00DE1EC5"/>
    <w:rsid w:val="00E1698C"/>
    <w:rsid w:val="00E20861"/>
    <w:rsid w:val="00E4791B"/>
    <w:rsid w:val="00E537CC"/>
    <w:rsid w:val="00E625E8"/>
    <w:rsid w:val="00E649A3"/>
    <w:rsid w:val="00E81F3B"/>
    <w:rsid w:val="00E850E7"/>
    <w:rsid w:val="00E86D60"/>
    <w:rsid w:val="00E921FB"/>
    <w:rsid w:val="00EC4AD5"/>
    <w:rsid w:val="00ED5B61"/>
    <w:rsid w:val="00EF5619"/>
    <w:rsid w:val="00F00490"/>
    <w:rsid w:val="00F04E33"/>
    <w:rsid w:val="00F05F26"/>
    <w:rsid w:val="00F1037A"/>
    <w:rsid w:val="00F37BDF"/>
    <w:rsid w:val="00F410CC"/>
    <w:rsid w:val="00F426A4"/>
    <w:rsid w:val="00F43EB3"/>
    <w:rsid w:val="00F652D8"/>
    <w:rsid w:val="00F84E4C"/>
    <w:rsid w:val="00F87B18"/>
    <w:rsid w:val="00F90451"/>
    <w:rsid w:val="00F91C21"/>
    <w:rsid w:val="00FA0234"/>
    <w:rsid w:val="00FA6D61"/>
    <w:rsid w:val="00FD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43BB0C27"/>
  <w15:docId w15:val="{4281F88B-A37B-46D6-BEC8-BE7A55194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4C3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40E1D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ComplexNazanin">
    <w:name w:val="Style (Complex) Nazanin"/>
    <w:rsid w:val="00E649A3"/>
    <w:rPr>
      <w:rFonts w:ascii="Nazanin" w:hAnsi="Nazanin" w:cs="Nazanin"/>
      <w:sz w:val="24"/>
      <w:lang w:bidi="ar-SA"/>
    </w:rPr>
  </w:style>
  <w:style w:type="paragraph" w:customStyle="1" w:styleId="a">
    <w:name w:val="شماره"/>
    <w:basedOn w:val="Normal"/>
    <w:rsid w:val="00C733EB"/>
    <w:rPr>
      <w:rFonts w:cs="Nazanin"/>
    </w:rPr>
  </w:style>
  <w:style w:type="paragraph" w:customStyle="1" w:styleId="a0">
    <w:name w:val="بدنه"/>
    <w:basedOn w:val="Normal"/>
    <w:rsid w:val="00C733EB"/>
    <w:pPr>
      <w:jc w:val="lowKashida"/>
    </w:pPr>
    <w:rPr>
      <w:rFonts w:cs="Nazanin"/>
      <w:bCs/>
    </w:rPr>
  </w:style>
  <w:style w:type="paragraph" w:customStyle="1" w:styleId="a1">
    <w:name w:val="الفبجد"/>
    <w:basedOn w:val="Normal"/>
    <w:rsid w:val="00C733EB"/>
    <w:rPr>
      <w:rFonts w:cs="Nazanin"/>
      <w:b/>
      <w:bCs/>
      <w:szCs w:val="28"/>
    </w:rPr>
  </w:style>
  <w:style w:type="paragraph" w:customStyle="1" w:styleId="a2">
    <w:name w:val="گزینه"/>
    <w:basedOn w:val="Normal"/>
    <w:rsid w:val="00C733EB"/>
    <w:pPr>
      <w:jc w:val="lowKashida"/>
    </w:pPr>
    <w:rPr>
      <w:rFonts w:cs="Nazanin"/>
    </w:rPr>
  </w:style>
  <w:style w:type="paragraph" w:customStyle="1" w:styleId="a3">
    <w:name w:val="فاصله"/>
    <w:basedOn w:val="Normal"/>
    <w:rsid w:val="00C733EB"/>
    <w:rPr>
      <w:bCs/>
    </w:rPr>
  </w:style>
  <w:style w:type="paragraph" w:styleId="Header">
    <w:name w:val="header"/>
    <w:basedOn w:val="Normal"/>
    <w:rsid w:val="000A79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A799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D36FD"/>
  </w:style>
  <w:style w:type="character" w:styleId="Emphasis">
    <w:name w:val="Emphasis"/>
    <w:basedOn w:val="DefaultParagraphFont"/>
    <w:qFormat/>
    <w:rsid w:val="001B55C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BOARD\Desktop\AzmoonDraf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AF371-39E2-4016-9740-83ED0329F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AzmoonDraft</Template>
  <TotalTime>201</TotalTime>
  <Pages>1</Pages>
  <Words>1195</Words>
  <Characters>6814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QNo</vt:lpstr>
    </vt:vector>
  </TitlesOfParts>
  <Company>pajouhan</Company>
  <LinksUpToDate>false</LinksUpToDate>
  <CharactersWithSpaces>7994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QNo</dc:title>
  <dc:creator>administrator</dc:creator>
  <cp:lastModifiedBy>Ehsan Sarbazi</cp:lastModifiedBy>
  <cp:revision>48</cp:revision>
  <cp:lastPrinted>1900-12-31T19:30:00Z</cp:lastPrinted>
  <dcterms:created xsi:type="dcterms:W3CDTF">2024-05-08T10:31:00Z</dcterms:created>
  <dcterms:modified xsi:type="dcterms:W3CDTF">2025-02-16T04:39:00Z</dcterms:modified>
</cp:coreProperties>
</file>